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524"/>
        <w:gridCol w:w="1651"/>
        <w:gridCol w:w="5953"/>
      </w:tblGrid>
      <w:tr w:rsidR="00D2048D" w:rsidRPr="003374FC" w14:paraId="29A4CDB3" w14:textId="77777777" w:rsidTr="00B94269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E4C2142" w14:textId="25F795C4" w:rsidR="00D2048D" w:rsidRPr="003374FC" w:rsidRDefault="00AA406F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</w:t>
            </w:r>
            <w:r w:rsidR="00D2048D" w:rsidRPr="00F40969">
              <w:rPr>
                <w:b/>
              </w:rPr>
              <w:t xml:space="preserve">  MORSK</w:t>
            </w:r>
            <w:r w:rsidRPr="00F40969">
              <w:rPr>
                <w:b/>
              </w:rPr>
              <w:t>I</w:t>
            </w:r>
            <w:r w:rsidR="00D2048D">
              <w:rPr>
                <w:b/>
              </w:rPr>
              <w:t xml:space="preserve"> 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</w:t>
            </w:r>
            <w:r>
              <w:rPr>
                <w:b/>
                <w:sz w:val="32"/>
              </w:rPr>
              <w:br/>
            </w:r>
            <w:r w:rsidR="00D2048D">
              <w:rPr>
                <w:b/>
                <w:sz w:val="32"/>
              </w:rPr>
              <w:t xml:space="preserve"> </w:t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33C640EB" w14:textId="77777777" w:rsidTr="002622AF">
        <w:trPr>
          <w:trHeight w:val="254"/>
        </w:trPr>
        <w:tc>
          <w:tcPr>
            <w:tcW w:w="721" w:type="pct"/>
            <w:shd w:val="clear" w:color="auto" w:fill="D9D9D9"/>
          </w:tcPr>
          <w:p w14:paraId="32741502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6" w:type="pct"/>
            <w:shd w:val="clear" w:color="auto" w:fill="FFFFFF"/>
          </w:tcPr>
          <w:p w14:paraId="2A56C46C" w14:textId="69C40949" w:rsidR="00D2048D" w:rsidRPr="005C6661" w:rsidRDefault="00AD14F5" w:rsidP="00861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69" w:type="pct"/>
            <w:shd w:val="clear" w:color="auto" w:fill="D9D9D9"/>
          </w:tcPr>
          <w:p w14:paraId="5DBA1CC7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34" w:type="pct"/>
            <w:vAlign w:val="center"/>
          </w:tcPr>
          <w:p w14:paraId="47EEEB50" w14:textId="5A54C345" w:rsidR="00D2048D" w:rsidRPr="00A25EE3" w:rsidRDefault="000A4C7B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Sieciowe s</w:t>
            </w:r>
            <w:r w:rsidR="007F0626">
              <w:rPr>
                <w:b/>
                <w:sz w:val="20"/>
                <w:szCs w:val="20"/>
              </w:rPr>
              <w:t xml:space="preserve">ystemy </w:t>
            </w:r>
            <w:r>
              <w:rPr>
                <w:b/>
                <w:sz w:val="20"/>
                <w:szCs w:val="20"/>
              </w:rPr>
              <w:t>o</w:t>
            </w:r>
            <w:r w:rsidR="007F0626">
              <w:rPr>
                <w:b/>
                <w:sz w:val="20"/>
                <w:szCs w:val="20"/>
              </w:rPr>
              <w:t>peracyjne</w:t>
            </w:r>
          </w:p>
        </w:tc>
      </w:tr>
      <w:tr w:rsidR="00D2048D" w:rsidRPr="003374FC" w14:paraId="595FCEEB" w14:textId="77777777" w:rsidTr="002622AF">
        <w:trPr>
          <w:trHeight w:val="258"/>
        </w:trPr>
        <w:tc>
          <w:tcPr>
            <w:tcW w:w="1866" w:type="pct"/>
            <w:gridSpan w:val="3"/>
            <w:shd w:val="clear" w:color="auto" w:fill="D9D9D9"/>
          </w:tcPr>
          <w:p w14:paraId="57B53D94" w14:textId="2A6FE63A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17162B">
              <w:rPr>
                <w:sz w:val="20"/>
                <w:szCs w:val="20"/>
              </w:rPr>
              <w:t>:</w:t>
            </w:r>
          </w:p>
        </w:tc>
        <w:tc>
          <w:tcPr>
            <w:tcW w:w="3134" w:type="pct"/>
            <w:vAlign w:val="center"/>
          </w:tcPr>
          <w:p w14:paraId="5F08382C" w14:textId="19EC0072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  <w:r w:rsidR="00935F1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7162B" w:rsidRPr="003374FC" w14:paraId="04C41120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483DA6B6" w14:textId="3BC5F8A5" w:rsidR="0017162B" w:rsidRPr="005C6661" w:rsidRDefault="0017162B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34" w:type="pct"/>
            <w:vAlign w:val="center"/>
          </w:tcPr>
          <w:p w14:paraId="0031778D" w14:textId="3C89F6EE" w:rsidR="0017162B" w:rsidRDefault="0017162B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2048D" w:rsidRPr="003374FC" w14:paraId="07E75283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4B91EC88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34" w:type="pct"/>
            <w:vAlign w:val="center"/>
          </w:tcPr>
          <w:p w14:paraId="382BEB1C" w14:textId="77777777" w:rsidR="00D2048D" w:rsidRPr="00A25EE3" w:rsidRDefault="00643161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25EE3">
              <w:rPr>
                <w:b/>
                <w:sz w:val="20"/>
                <w:szCs w:val="20"/>
              </w:rPr>
              <w:t>tacjonarne</w:t>
            </w:r>
          </w:p>
        </w:tc>
      </w:tr>
      <w:tr w:rsidR="00D2048D" w:rsidRPr="003374FC" w14:paraId="6A4B385A" w14:textId="77777777" w:rsidTr="002622AF">
        <w:trPr>
          <w:trHeight w:val="251"/>
        </w:trPr>
        <w:tc>
          <w:tcPr>
            <w:tcW w:w="1866" w:type="pct"/>
            <w:gridSpan w:val="3"/>
            <w:shd w:val="clear" w:color="auto" w:fill="D9D9D9"/>
          </w:tcPr>
          <w:p w14:paraId="50552E0D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34" w:type="pct"/>
            <w:vAlign w:val="center"/>
          </w:tcPr>
          <w:p w14:paraId="6ED486FB" w14:textId="77777777" w:rsidR="00D2048D" w:rsidRPr="00A25EE3" w:rsidRDefault="00A25EE3" w:rsidP="00A25EE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Ogólnoakademicki</w:t>
            </w:r>
            <w:proofErr w:type="spellEnd"/>
          </w:p>
        </w:tc>
      </w:tr>
    </w:tbl>
    <w:p w14:paraId="5E5286E5" w14:textId="77777777" w:rsidR="004B6BEE" w:rsidRPr="00741253" w:rsidRDefault="004B6BEE" w:rsidP="00850CEA">
      <w:bookmarkStart w:id="0" w:name="_Hlk133348946"/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4B6BEE" w:rsidRPr="00741253" w14:paraId="7BAB1D68" w14:textId="77777777" w:rsidTr="004B6BEE">
        <w:trPr>
          <w:cantSplit/>
          <w:jc w:val="center"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1F0DF787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bookmarkStart w:id="1" w:name="_Hlk133352181"/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75DDC4F1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57D935A7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42EC3B48" w14:textId="77777777" w:rsidR="004B6BEE" w:rsidRPr="00741253" w:rsidRDefault="004B6BEE" w:rsidP="004B6B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4B6BEE" w:rsidRPr="00741253" w14:paraId="58422894" w14:textId="77777777" w:rsidTr="004B6BEE">
        <w:trPr>
          <w:cantSplit/>
          <w:jc w:val="center"/>
        </w:trPr>
        <w:tc>
          <w:tcPr>
            <w:tcW w:w="1488" w:type="dxa"/>
            <w:vMerge/>
            <w:shd w:val="clear" w:color="auto" w:fill="D9D9D9"/>
            <w:vAlign w:val="center"/>
          </w:tcPr>
          <w:p w14:paraId="6E942054" w14:textId="77777777" w:rsidR="004B6BEE" w:rsidRPr="00741253" w:rsidRDefault="004B6BEE" w:rsidP="004B6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43A938F7" w14:textId="77777777" w:rsidR="004B6BEE" w:rsidRPr="00741253" w:rsidRDefault="004B6BEE" w:rsidP="004B6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4DFB3EB6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AA1A3EF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661ADD2A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2FA39031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0DF6BE9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063BA7C2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99F7659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58C0901" w14:textId="77777777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4B6BEE" w:rsidRPr="00741253" w14:paraId="40515240" w14:textId="77777777" w:rsidTr="004B6BEE">
        <w:trPr>
          <w:jc w:val="center"/>
        </w:trPr>
        <w:tc>
          <w:tcPr>
            <w:tcW w:w="1488" w:type="dxa"/>
          </w:tcPr>
          <w:p w14:paraId="7D1B9EF6" w14:textId="7746E4AF" w:rsidR="004B6BEE" w:rsidRPr="00741253" w:rsidRDefault="004B6BEE" w:rsidP="004B6B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1410" w:type="dxa"/>
          </w:tcPr>
          <w:p w14:paraId="27AE4478" w14:textId="640E3AC4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</w:tcPr>
          <w:p w14:paraId="6385883B" w14:textId="14CA2BCF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4C83B11" w14:textId="77777777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8EC9C6" w14:textId="2AFF5654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60DF9F86" w14:textId="209F9BD9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14:paraId="7DF7B569" w14:textId="4DE27654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22F78644" w14:textId="77777777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CE6A1C4" w14:textId="03E2594C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06D8A57D" w14:textId="1D8877DA" w:rsidR="004B6BEE" w:rsidRPr="00741253" w:rsidRDefault="004B6BEE" w:rsidP="004B6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4B6BEE" w:rsidRPr="00741253" w14:paraId="7E856E20" w14:textId="77777777" w:rsidTr="004B6BEE">
        <w:trPr>
          <w:cantSplit/>
          <w:trHeight w:val="320"/>
          <w:jc w:val="center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0ACD30AD" w14:textId="77777777" w:rsidR="004B6BEE" w:rsidRPr="00741253" w:rsidRDefault="004B6BEE" w:rsidP="004B6BEE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7CD12500" w14:textId="2237B7DE" w:rsidR="004B6BEE" w:rsidRPr="00741253" w:rsidRDefault="004B6BEE" w:rsidP="004B6BEE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5FDECF03" w14:textId="77777777" w:rsidR="004B6BEE" w:rsidRPr="00741253" w:rsidRDefault="004B6BEE" w:rsidP="004B6BE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przedmiotu):</w:t>
      </w:r>
    </w:p>
    <w:bookmarkEnd w:id="0"/>
    <w:bookmarkEnd w:id="1"/>
    <w:tbl>
      <w:tblPr>
        <w:tblW w:w="18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  <w:gridCol w:w="8821"/>
      </w:tblGrid>
      <w:tr w:rsidR="00130544" w:rsidRPr="00E622B6" w14:paraId="3D8A29F9" w14:textId="77777777" w:rsidTr="00130544">
        <w:tc>
          <w:tcPr>
            <w:tcW w:w="709" w:type="dxa"/>
          </w:tcPr>
          <w:p w14:paraId="695E4346" w14:textId="77777777" w:rsidR="00130544" w:rsidRPr="00E622B6" w:rsidRDefault="00130544" w:rsidP="0013054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C823D89" w14:textId="13BA7666" w:rsidR="00130544" w:rsidRPr="00910A28" w:rsidRDefault="00130544" w:rsidP="00130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 </w:t>
            </w:r>
            <w:r w:rsidR="00A81B26">
              <w:rPr>
                <w:sz w:val="22"/>
                <w:szCs w:val="22"/>
              </w:rPr>
              <w:t>systemów operacyjnych</w:t>
            </w:r>
          </w:p>
        </w:tc>
        <w:tc>
          <w:tcPr>
            <w:tcW w:w="8821" w:type="dxa"/>
          </w:tcPr>
          <w:p w14:paraId="6047CCD6" w14:textId="70F32FEB" w:rsidR="00130544" w:rsidRPr="00910A28" w:rsidRDefault="00130544" w:rsidP="00130544">
            <w:pPr>
              <w:rPr>
                <w:sz w:val="22"/>
                <w:szCs w:val="22"/>
              </w:rPr>
            </w:pPr>
          </w:p>
        </w:tc>
      </w:tr>
      <w:tr w:rsidR="00130544" w:rsidRPr="00E622B6" w14:paraId="056E9695" w14:textId="77777777" w:rsidTr="00130544">
        <w:tc>
          <w:tcPr>
            <w:tcW w:w="709" w:type="dxa"/>
          </w:tcPr>
          <w:p w14:paraId="78791570" w14:textId="77777777" w:rsidR="00130544" w:rsidRPr="00E622B6" w:rsidRDefault="00130544" w:rsidP="00130544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233D0FC5" w14:textId="444C8E5E" w:rsidR="00130544" w:rsidRPr="00910A28" w:rsidRDefault="00130544" w:rsidP="00130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</w:t>
            </w:r>
            <w:r w:rsidR="00A81B26">
              <w:rPr>
                <w:sz w:val="22"/>
                <w:szCs w:val="22"/>
              </w:rPr>
              <w:t xml:space="preserve">sieci komputerowych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21" w:type="dxa"/>
          </w:tcPr>
          <w:p w14:paraId="58385DAD" w14:textId="40449CB8" w:rsidR="00130544" w:rsidRPr="00910A28" w:rsidRDefault="00130544" w:rsidP="00130544">
            <w:pPr>
              <w:rPr>
                <w:sz w:val="22"/>
                <w:szCs w:val="22"/>
              </w:rPr>
            </w:pPr>
          </w:p>
        </w:tc>
      </w:tr>
    </w:tbl>
    <w:p w14:paraId="7F565C00" w14:textId="77777777" w:rsidR="00FC2CC7" w:rsidRPr="00E622B6" w:rsidRDefault="00FC2CC7" w:rsidP="00593FC0">
      <w:pPr>
        <w:rPr>
          <w:sz w:val="22"/>
          <w:szCs w:val="22"/>
        </w:rPr>
      </w:pPr>
    </w:p>
    <w:p w14:paraId="2F145CC5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D2048D" w:rsidRPr="00E622B6" w14:paraId="1BD5D8BD" w14:textId="77777777" w:rsidTr="00B147C0">
        <w:tc>
          <w:tcPr>
            <w:tcW w:w="709" w:type="dxa"/>
          </w:tcPr>
          <w:p w14:paraId="3B37B347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62E59018" w14:textId="777D7C3D" w:rsidR="00D2048D" w:rsidRPr="00E622B6" w:rsidRDefault="00CC7100" w:rsidP="00600D79">
            <w:pPr>
              <w:rPr>
                <w:sz w:val="22"/>
                <w:szCs w:val="22"/>
              </w:rPr>
            </w:pPr>
            <w:r w:rsidRPr="004B7B22">
              <w:rPr>
                <w:sz w:val="22"/>
                <w:szCs w:val="22"/>
              </w:rPr>
              <w:t xml:space="preserve">Celem przedmiotu jest nabycie przez </w:t>
            </w:r>
            <w:r>
              <w:rPr>
                <w:sz w:val="22"/>
                <w:szCs w:val="22"/>
              </w:rPr>
              <w:t xml:space="preserve">studentów wiedzy i umiejętności </w:t>
            </w:r>
            <w:r w:rsidR="00F4356E">
              <w:rPr>
                <w:sz w:val="22"/>
                <w:szCs w:val="22"/>
              </w:rPr>
              <w:t xml:space="preserve">w zakresie instalowania, </w:t>
            </w:r>
            <w:r w:rsidR="005D21A1">
              <w:rPr>
                <w:sz w:val="22"/>
                <w:szCs w:val="22"/>
              </w:rPr>
              <w:t xml:space="preserve">projektowania, </w:t>
            </w:r>
            <w:r w:rsidR="00F4356E">
              <w:rPr>
                <w:sz w:val="22"/>
                <w:szCs w:val="22"/>
              </w:rPr>
              <w:t xml:space="preserve">konfigurowania i testowania usług sieciowych z wykorzystaniem </w:t>
            </w:r>
            <w:r w:rsidR="005D21A1">
              <w:rPr>
                <w:sz w:val="22"/>
                <w:szCs w:val="22"/>
              </w:rPr>
              <w:t>Windows Serwera w środowisku wirtualnym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5D21A1" w:rsidRPr="00E622B6" w14:paraId="5176920A" w14:textId="77777777" w:rsidTr="00B147C0">
        <w:tc>
          <w:tcPr>
            <w:tcW w:w="709" w:type="dxa"/>
          </w:tcPr>
          <w:p w14:paraId="0D6F8A1D" w14:textId="77777777" w:rsidR="005D21A1" w:rsidRPr="00E622B6" w:rsidRDefault="005D21A1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0B122087" w14:textId="2670ABDF" w:rsidR="005D21A1" w:rsidRPr="004B7B22" w:rsidRDefault="005D21A1" w:rsidP="00600D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dodatkowym </w:t>
            </w:r>
            <w:r w:rsidR="00EE2A35">
              <w:rPr>
                <w:sz w:val="22"/>
                <w:szCs w:val="22"/>
              </w:rPr>
              <w:t>przedmiotu jest integracja ze sobą różnych usług sieciowych na przykładzie projektu wdrożenia dla wybranej organizacji.</w:t>
            </w:r>
          </w:p>
        </w:tc>
      </w:tr>
    </w:tbl>
    <w:p w14:paraId="3ACA96CB" w14:textId="3F0C658B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151CA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(EP) – po zakończeniu cyklu kształcenia: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3"/>
        <w:gridCol w:w="6491"/>
        <w:gridCol w:w="1842"/>
      </w:tblGrid>
      <w:tr w:rsidR="00D2048D" w:rsidRPr="00E622B6" w14:paraId="5FB6B266" w14:textId="77777777" w:rsidTr="00B147C0">
        <w:tc>
          <w:tcPr>
            <w:tcW w:w="612" w:type="pct"/>
            <w:shd w:val="clear" w:color="auto" w:fill="D9D9D9"/>
          </w:tcPr>
          <w:p w14:paraId="0907AC49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418" w:type="pct"/>
            <w:shd w:val="clear" w:color="auto" w:fill="D9D9D9"/>
          </w:tcPr>
          <w:p w14:paraId="06692B63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970" w:type="pct"/>
            <w:shd w:val="clear" w:color="auto" w:fill="D9D9D9"/>
          </w:tcPr>
          <w:p w14:paraId="0BB237A8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4F0DCE78" w14:textId="32480A20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151CA">
              <w:rPr>
                <w:b/>
                <w:sz w:val="22"/>
                <w:szCs w:val="22"/>
              </w:rPr>
              <w:t>uczenia się</w:t>
            </w:r>
          </w:p>
        </w:tc>
      </w:tr>
      <w:tr w:rsidR="0074078F" w:rsidRPr="00E622B6" w14:paraId="3943EA74" w14:textId="77777777" w:rsidTr="00B147C0">
        <w:tc>
          <w:tcPr>
            <w:tcW w:w="612" w:type="pct"/>
          </w:tcPr>
          <w:p w14:paraId="7EE6E6F7" w14:textId="3E50C189" w:rsidR="0074078F" w:rsidRPr="005D6F81" w:rsidRDefault="004B6BEE" w:rsidP="007407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D6F81">
              <w:rPr>
                <w:sz w:val="22"/>
                <w:szCs w:val="22"/>
              </w:rPr>
              <w:t>1</w:t>
            </w:r>
          </w:p>
        </w:tc>
        <w:tc>
          <w:tcPr>
            <w:tcW w:w="3418" w:type="pct"/>
          </w:tcPr>
          <w:p w14:paraId="7B3791DB" w14:textId="7FABAF71" w:rsidR="0074078F" w:rsidRPr="00984C39" w:rsidRDefault="0074078F" w:rsidP="0074078F">
            <w:pPr>
              <w:rPr>
                <w:sz w:val="22"/>
                <w:szCs w:val="22"/>
              </w:rPr>
            </w:pPr>
            <w:r w:rsidRPr="00984C39">
              <w:rPr>
                <w:bCs/>
                <w:color w:val="000000"/>
                <w:sz w:val="22"/>
                <w:szCs w:val="22"/>
              </w:rPr>
              <w:t xml:space="preserve">Zna i rozumie zagadnienia </w:t>
            </w:r>
            <w:r w:rsidR="005D6F81" w:rsidRPr="00984C39">
              <w:rPr>
                <w:bCs/>
                <w:color w:val="000000"/>
                <w:sz w:val="22"/>
                <w:szCs w:val="22"/>
              </w:rPr>
              <w:t>związane z usługami sieciowymi i ich działaniem</w:t>
            </w:r>
            <w:r w:rsidR="0049403E">
              <w:rPr>
                <w:bCs/>
                <w:color w:val="000000"/>
                <w:sz w:val="22"/>
                <w:szCs w:val="22"/>
              </w:rPr>
              <w:t xml:space="preserve"> w sieci komputerowej.</w:t>
            </w:r>
          </w:p>
        </w:tc>
        <w:tc>
          <w:tcPr>
            <w:tcW w:w="970" w:type="pct"/>
          </w:tcPr>
          <w:p w14:paraId="7BA660F7" w14:textId="58E754A9" w:rsidR="00D01B77" w:rsidRDefault="00D01B77" w:rsidP="0074078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P6S_W13,</w:t>
            </w:r>
          </w:p>
          <w:p w14:paraId="50415294" w14:textId="0705915D" w:rsidR="00240788" w:rsidRDefault="00240788" w:rsidP="0074078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P6S_W16,</w:t>
            </w:r>
          </w:p>
          <w:p w14:paraId="1DE36FC7" w14:textId="09CA0B8F" w:rsidR="00B4016E" w:rsidRPr="005D6F81" w:rsidRDefault="0074078F" w:rsidP="0074078F">
            <w:pPr>
              <w:rPr>
                <w:sz w:val="22"/>
                <w:szCs w:val="22"/>
              </w:rPr>
            </w:pPr>
            <w:r w:rsidRPr="005D6F81">
              <w:rPr>
                <w:rFonts w:cs="Calibri"/>
                <w:color w:val="000000"/>
                <w:sz w:val="20"/>
                <w:szCs w:val="20"/>
              </w:rPr>
              <w:t>P6S_W</w:t>
            </w:r>
            <w:r w:rsidR="00B4016E">
              <w:rPr>
                <w:rFonts w:cs="Calibri"/>
                <w:color w:val="000000"/>
                <w:sz w:val="20"/>
                <w:szCs w:val="20"/>
              </w:rPr>
              <w:t>2</w:t>
            </w:r>
            <w:r w:rsidR="007B57B6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74078F" w:rsidRPr="00E622B6" w14:paraId="10ECDB64" w14:textId="77777777" w:rsidTr="00B147C0">
        <w:tc>
          <w:tcPr>
            <w:tcW w:w="612" w:type="pct"/>
          </w:tcPr>
          <w:p w14:paraId="3F868BB8" w14:textId="6E9E76D1" w:rsidR="0074078F" w:rsidRPr="005D6F81" w:rsidRDefault="004B6BEE" w:rsidP="007407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D6F81">
              <w:rPr>
                <w:sz w:val="22"/>
                <w:szCs w:val="22"/>
              </w:rPr>
              <w:t>2</w:t>
            </w:r>
          </w:p>
        </w:tc>
        <w:tc>
          <w:tcPr>
            <w:tcW w:w="3418" w:type="pct"/>
          </w:tcPr>
          <w:p w14:paraId="27AAF068" w14:textId="648F7E29" w:rsidR="0074078F" w:rsidRPr="00984C39" w:rsidRDefault="005D6F81" w:rsidP="0074078F">
            <w:pPr>
              <w:rPr>
                <w:sz w:val="22"/>
                <w:szCs w:val="22"/>
              </w:rPr>
            </w:pPr>
            <w:r w:rsidRPr="00984C39">
              <w:rPr>
                <w:sz w:val="22"/>
                <w:szCs w:val="22"/>
              </w:rPr>
              <w:t>Umie przeprowadzić konfigurację i integrację usług sieciowych w systemie serwerowym z rodziny Windows</w:t>
            </w:r>
            <w:r w:rsidR="000B37C8">
              <w:rPr>
                <w:sz w:val="22"/>
                <w:szCs w:val="22"/>
              </w:rPr>
              <w:t xml:space="preserve"> w sieci LAN/WAN</w:t>
            </w:r>
            <w:r w:rsidR="00026DDE">
              <w:rPr>
                <w:sz w:val="22"/>
                <w:szCs w:val="22"/>
              </w:rPr>
              <w:t xml:space="preserve"> oraz przetasować ich działanie</w:t>
            </w:r>
          </w:p>
        </w:tc>
        <w:tc>
          <w:tcPr>
            <w:tcW w:w="970" w:type="pct"/>
          </w:tcPr>
          <w:p w14:paraId="4BD7C76F" w14:textId="77777777" w:rsidR="00E164F9" w:rsidRDefault="00E164F9" w:rsidP="00E164F9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P6S_W16,</w:t>
            </w:r>
          </w:p>
          <w:p w14:paraId="300ACD3C" w14:textId="3266F2E0" w:rsidR="00E164F9" w:rsidRPr="005D6F81" w:rsidRDefault="00E164F9" w:rsidP="00E164F9">
            <w:pPr>
              <w:rPr>
                <w:sz w:val="22"/>
                <w:szCs w:val="22"/>
              </w:rPr>
            </w:pPr>
            <w:r w:rsidRPr="005D6F81">
              <w:rPr>
                <w:rFonts w:cs="Calibri"/>
                <w:color w:val="000000"/>
                <w:sz w:val="20"/>
                <w:szCs w:val="20"/>
              </w:rPr>
              <w:t>P6S_W</w:t>
            </w:r>
            <w:r>
              <w:rPr>
                <w:rFonts w:cs="Calibri"/>
                <w:color w:val="000000"/>
                <w:sz w:val="20"/>
                <w:szCs w:val="20"/>
              </w:rPr>
              <w:t>20,</w:t>
            </w:r>
          </w:p>
          <w:p w14:paraId="2CE75913" w14:textId="1B1AE0CA" w:rsidR="00B4016E" w:rsidRDefault="00B4016E" w:rsidP="00B4016E">
            <w:pPr>
              <w:rPr>
                <w:rFonts w:cs="Calibri"/>
                <w:color w:val="000000"/>
                <w:sz w:val="20"/>
                <w:szCs w:val="20"/>
              </w:rPr>
            </w:pPr>
            <w:r w:rsidRPr="005D6F81">
              <w:rPr>
                <w:rFonts w:cs="Calibri"/>
                <w:color w:val="000000"/>
                <w:sz w:val="20"/>
                <w:szCs w:val="20"/>
              </w:rPr>
              <w:t>P6S_</w:t>
            </w:r>
            <w:r w:rsidR="007B57B6">
              <w:rPr>
                <w:rFonts w:cs="Calibri"/>
                <w:color w:val="000000"/>
                <w:sz w:val="20"/>
                <w:szCs w:val="20"/>
              </w:rPr>
              <w:t>U16</w:t>
            </w:r>
            <w:r>
              <w:rPr>
                <w:rFonts w:cs="Calibri"/>
                <w:color w:val="000000"/>
                <w:sz w:val="20"/>
                <w:szCs w:val="20"/>
              </w:rPr>
              <w:t>,</w:t>
            </w:r>
          </w:p>
          <w:p w14:paraId="63D58219" w14:textId="274378BB" w:rsidR="0074078F" w:rsidRPr="005D6F81" w:rsidRDefault="00B4016E" w:rsidP="00B4016E">
            <w:pPr>
              <w:rPr>
                <w:sz w:val="22"/>
                <w:szCs w:val="22"/>
              </w:rPr>
            </w:pPr>
            <w:r>
              <w:rPr>
                <w:rFonts w:cs="Calibri"/>
                <w:sz w:val="20"/>
                <w:szCs w:val="20"/>
              </w:rPr>
              <w:t>P6S_U20</w:t>
            </w:r>
          </w:p>
        </w:tc>
      </w:tr>
    </w:tbl>
    <w:p w14:paraId="2C4F7C80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Treści programowe:</w:t>
      </w:r>
    </w:p>
    <w:p w14:paraId="00681578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5499F48B" w14:textId="091BE76F" w:rsidR="001D4ED7" w:rsidRPr="00DB292D" w:rsidRDefault="00D2048D" w:rsidP="00DB292D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>Semestr I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5918"/>
        <w:gridCol w:w="564"/>
        <w:gridCol w:w="424"/>
        <w:gridCol w:w="572"/>
        <w:gridCol w:w="1133"/>
      </w:tblGrid>
      <w:tr w:rsidR="00D2048D" w:rsidRPr="00E622B6" w14:paraId="2F13DF97" w14:textId="77777777" w:rsidTr="00D50354">
        <w:trPr>
          <w:cantSplit/>
          <w:trHeight w:hRule="exact" w:val="302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75AB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0706F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09960428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DF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D5A3C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560B9C24" w14:textId="1F53ECC2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EP dla </w:t>
            </w:r>
          </w:p>
          <w:p w14:paraId="1672041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4486664A" w14:textId="77777777" w:rsidTr="00E53F8B">
        <w:trPr>
          <w:cantSplit/>
          <w:trHeight w:hRule="exact" w:val="467"/>
        </w:trPr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79A6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E52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18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521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1D1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DD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E53F8B" w:rsidRPr="00E622B6" w14:paraId="5C07CB3F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13B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6829" w14:textId="0021AEE5" w:rsidR="00E53F8B" w:rsidRPr="00F03EE4" w:rsidRDefault="00E53F8B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przedmiotu. Niezbędne definicje i pojęcia.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CF5" w14:textId="273F4383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1876" w14:textId="73B7DFD1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818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786" w14:textId="1D8E6ABA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72697B61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93D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FB79" w14:textId="4BFDA043" w:rsidR="00E53F8B" w:rsidRPr="00F03EE4" w:rsidRDefault="009C4C17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Serwerowe systemy operacyjne oraz </w:t>
            </w:r>
            <w:r w:rsidR="005D689C">
              <w:rPr>
                <w:sz w:val="22"/>
                <w:szCs w:val="22"/>
              </w:rPr>
              <w:t>wybrane usługi sieciowe.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48" w14:textId="5B34C794" w:rsidR="00E53F8B" w:rsidRPr="00E622B6" w:rsidRDefault="00FF11CC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634" w14:textId="0636D455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AEF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7D6" w14:textId="5073C1F1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112E8EE3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2BF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A2A1" w14:textId="26754276" w:rsidR="00E53F8B" w:rsidRPr="00F03EE4" w:rsidRDefault="005D689C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Automatyczna adresacja urządzeń </w:t>
            </w:r>
            <w:r w:rsidR="002509AA">
              <w:rPr>
                <w:sz w:val="22"/>
                <w:szCs w:val="22"/>
              </w:rPr>
              <w:t xml:space="preserve">i rozpowszechnianie informacji </w:t>
            </w:r>
            <w:r>
              <w:rPr>
                <w:sz w:val="22"/>
                <w:szCs w:val="22"/>
              </w:rPr>
              <w:t>w sieciach komputerowych.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AC6" w14:textId="39A6EEED" w:rsidR="00E53F8B" w:rsidRPr="00E622B6" w:rsidRDefault="00FF11CC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84B" w14:textId="3FD3AC63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11D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466" w14:textId="615678D6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3A032442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45EC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610" w14:textId="45D3E5B9" w:rsidR="00E53F8B" w:rsidRPr="00F03EE4" w:rsidRDefault="00FF11CC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5D689C">
              <w:rPr>
                <w:sz w:val="22"/>
                <w:szCs w:val="22"/>
              </w:rPr>
              <w:t xml:space="preserve">onfiguracja i zastosowanie serwera </w:t>
            </w:r>
            <w:r w:rsidR="008E57DC">
              <w:rPr>
                <w:sz w:val="22"/>
                <w:szCs w:val="22"/>
              </w:rPr>
              <w:t>nazw</w:t>
            </w:r>
            <w:r w:rsidR="005D689C">
              <w:rPr>
                <w:sz w:val="22"/>
                <w:szCs w:val="22"/>
              </w:rPr>
              <w:t xml:space="preserve"> w sieciach komputerowych.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69CC" w14:textId="3ABC8DDD" w:rsidR="00E53F8B" w:rsidRPr="00E622B6" w:rsidRDefault="00FF11CC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39C" w14:textId="49340605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2F9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222" w14:textId="11653578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6477F3E7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169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8CEC" w14:textId="4518D9CE" w:rsidR="00E53F8B" w:rsidRPr="00F03EE4" w:rsidRDefault="00FF11CC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5D689C">
              <w:rPr>
                <w:sz w:val="22"/>
                <w:szCs w:val="22"/>
              </w:rPr>
              <w:t>onfiguracja i zastosowanie serwer</w:t>
            </w:r>
            <w:r>
              <w:rPr>
                <w:sz w:val="22"/>
                <w:szCs w:val="22"/>
              </w:rPr>
              <w:t xml:space="preserve">ów stron </w:t>
            </w:r>
            <w:r w:rsidR="008E57DC">
              <w:rPr>
                <w:sz w:val="22"/>
                <w:szCs w:val="22"/>
              </w:rPr>
              <w:t>internetowych</w:t>
            </w:r>
            <w:r>
              <w:rPr>
                <w:sz w:val="22"/>
                <w:szCs w:val="22"/>
              </w:rPr>
              <w:t xml:space="preserve"> i aplikacji </w:t>
            </w:r>
            <w:r w:rsidR="005D689C">
              <w:rPr>
                <w:sz w:val="22"/>
                <w:szCs w:val="22"/>
              </w:rPr>
              <w:t>w sieciach komputerowych.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0EC" w14:textId="5234303F" w:rsidR="00E53F8B" w:rsidRPr="00E622B6" w:rsidRDefault="00FF11CC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047" w14:textId="523E10BE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38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2FC" w14:textId="79DCDB82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60EB1F69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442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E508" w14:textId="6C664690" w:rsidR="00E53F8B" w:rsidRPr="00F03EE4" w:rsidRDefault="00FF11CC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Konfiguracja i zastosowanie </w:t>
            </w:r>
            <w:r w:rsidR="008E57DC">
              <w:rPr>
                <w:sz w:val="22"/>
                <w:szCs w:val="22"/>
              </w:rPr>
              <w:t>usług do scentralizowanego zarządzania zasobami sieciowymi (</w:t>
            </w:r>
            <w:r>
              <w:rPr>
                <w:sz w:val="22"/>
                <w:szCs w:val="22"/>
              </w:rPr>
              <w:t>Active Directory</w:t>
            </w:r>
            <w:r w:rsidR="008E57DC">
              <w:rPr>
                <w:sz w:val="22"/>
                <w:szCs w:val="22"/>
              </w:rPr>
              <w:t>).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3D0" w14:textId="0AFB431F" w:rsidR="00E53F8B" w:rsidRPr="00E622B6" w:rsidRDefault="00FF11CC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F96" w14:textId="7162B8E2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C0F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8A0" w14:textId="431E5102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209CC0B7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DE74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3C8" w14:textId="153A2D3F" w:rsidR="00E53F8B" w:rsidRPr="00F03EE4" w:rsidRDefault="00FF11CC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Konfiguracja i zastosowanie </w:t>
            </w:r>
            <w:r w:rsidR="009B617A">
              <w:rPr>
                <w:sz w:val="22"/>
                <w:szCs w:val="22"/>
              </w:rPr>
              <w:t>zasad grup przy wybranych usługach sieciowych.</w:t>
            </w:r>
            <w:r>
              <w:rPr>
                <w:sz w:val="22"/>
                <w:szCs w:val="22"/>
              </w:rPr>
              <w:t xml:space="preserve"> </w:t>
            </w:r>
            <w:r w:rsidR="00E53F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8C1" w14:textId="71B6BEBA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754" w14:textId="52C15103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95E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2C5" w14:textId="75F9D54C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41DF2F99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B75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C38" w14:textId="03DC1CC2" w:rsidR="00E53F8B" w:rsidRPr="00F03EE4" w:rsidRDefault="009B617A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Konfiguracja i zastosowanie serwerów plików w sieciach </w:t>
            </w:r>
            <w:r>
              <w:rPr>
                <w:sz w:val="22"/>
                <w:szCs w:val="22"/>
              </w:rPr>
              <w:lastRenderedPageBreak/>
              <w:t xml:space="preserve">komputerowych.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31C" w14:textId="57899FD9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DCC" w14:textId="0382C101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92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1A2" w14:textId="0E20A863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</w:t>
            </w:r>
            <w:r w:rsidR="00F42B2A">
              <w:rPr>
                <w:sz w:val="22"/>
                <w:szCs w:val="22"/>
              </w:rPr>
              <w:t>1</w:t>
            </w:r>
          </w:p>
        </w:tc>
      </w:tr>
      <w:tr w:rsidR="00E53F8B" w:rsidRPr="00E622B6" w14:paraId="38A21698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7D2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7678" w14:textId="6B8AF4E4" w:rsidR="00E53F8B" w:rsidRPr="00F03EE4" w:rsidRDefault="009B617A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Integracja usług i zarządzanie wieloma serwerami usług.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F64" w14:textId="277AF0A9" w:rsidR="00E53F8B" w:rsidRPr="00E622B6" w:rsidRDefault="00677037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933" w14:textId="77777777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CB2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32E" w14:textId="779BD225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E53F8B" w:rsidRPr="00E622B6" w14:paraId="5BBB166B" w14:textId="77777777" w:rsidTr="00E53F8B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810" w14:textId="77777777" w:rsidR="00E53F8B" w:rsidRPr="00E622B6" w:rsidRDefault="00E53F8B" w:rsidP="00E53F8B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06F2" w14:textId="766036B7" w:rsidR="00E53F8B" w:rsidRPr="00F03EE4" w:rsidRDefault="00677037" w:rsidP="00E53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i zaliczenie.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02E" w14:textId="56E33669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C60" w14:textId="77777777" w:rsidR="00E53F8B" w:rsidRDefault="00E53F8B" w:rsidP="00E53F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CA4" w14:textId="77777777" w:rsidR="00E53F8B" w:rsidRPr="00E622B6" w:rsidRDefault="00E53F8B" w:rsidP="00E53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3D3" w14:textId="7BC1A670" w:rsidR="00E53F8B" w:rsidRPr="008A591B" w:rsidRDefault="004B6BEE" w:rsidP="00E53F8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B36882" w:rsidRPr="00E622B6" w14:paraId="4D81B99F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EDA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AE5" w14:textId="354FA681" w:rsidR="00B36882" w:rsidRPr="00F03EE4" w:rsidRDefault="00B36882" w:rsidP="00B368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zajęć laboratoryjnych. Regulamin i zasady pracy w laboratorium</w:t>
            </w:r>
            <w:r w:rsidR="00F06B3E"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16C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8D8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3C9" w14:textId="19335F53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6BF" w14:textId="23235070" w:rsidR="00B36882" w:rsidRPr="008A591B" w:rsidRDefault="00D0436A" w:rsidP="00D0436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EP1, </w:t>
            </w:r>
            <w:r w:rsidR="004B6BEE">
              <w:rPr>
                <w:sz w:val="22"/>
                <w:szCs w:val="22"/>
              </w:rPr>
              <w:t>EP2</w:t>
            </w:r>
          </w:p>
        </w:tc>
      </w:tr>
      <w:tr w:rsidR="00B36882" w:rsidRPr="00E622B6" w14:paraId="096388E0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8B5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96E" w14:textId="178A6D1B" w:rsidR="00B36882" w:rsidRPr="00F03EE4" w:rsidRDefault="00F06B3E" w:rsidP="00B36882">
            <w:pPr>
              <w:rPr>
                <w:sz w:val="22"/>
                <w:szCs w:val="22"/>
              </w:rPr>
            </w:pPr>
            <w:r w:rsidRPr="00F06B3E">
              <w:rPr>
                <w:sz w:val="22"/>
                <w:szCs w:val="22"/>
              </w:rPr>
              <w:t>Instalacji i konfiguracji Windows Serwera.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B36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FD2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6E3" w14:textId="3C571E82" w:rsidR="00B36882" w:rsidRPr="00E622B6" w:rsidRDefault="00F06B3E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603" w14:textId="2B9235B6" w:rsidR="00B36882" w:rsidRPr="008A591B" w:rsidRDefault="00D0436A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EP1, </w:t>
            </w:r>
            <w:r w:rsidR="004B6BEE">
              <w:rPr>
                <w:sz w:val="22"/>
                <w:szCs w:val="22"/>
              </w:rPr>
              <w:t>EP2</w:t>
            </w:r>
          </w:p>
        </w:tc>
      </w:tr>
      <w:tr w:rsidR="00B36882" w:rsidRPr="00E622B6" w14:paraId="38352A4C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A76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AED4" w14:textId="34886E50" w:rsidR="00B36882" w:rsidRPr="00F03EE4" w:rsidRDefault="00E53EA4" w:rsidP="00B36882">
            <w:pPr>
              <w:rPr>
                <w:sz w:val="22"/>
                <w:szCs w:val="22"/>
              </w:rPr>
            </w:pPr>
            <w:r w:rsidRPr="00E53EA4">
              <w:rPr>
                <w:sz w:val="22"/>
                <w:szCs w:val="22"/>
              </w:rPr>
              <w:t>Instalacja i konfiguracja serwera DHCP na routerze i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C4F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5F8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344A" w14:textId="2E0916B1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4D7" w14:textId="1585080A" w:rsidR="00B36882" w:rsidRPr="008A591B" w:rsidRDefault="00D0436A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EP1, </w:t>
            </w:r>
            <w:r w:rsidR="004B6BEE">
              <w:rPr>
                <w:sz w:val="22"/>
                <w:szCs w:val="22"/>
              </w:rPr>
              <w:t>EP2</w:t>
            </w:r>
          </w:p>
        </w:tc>
      </w:tr>
      <w:tr w:rsidR="00B36882" w:rsidRPr="00E622B6" w14:paraId="054859E7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7A1" w14:textId="77777777" w:rsidR="00B36882" w:rsidRPr="00E622B6" w:rsidRDefault="00B36882" w:rsidP="00B3688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B639" w14:textId="52C84D58" w:rsidR="00B36882" w:rsidRPr="00F03EE4" w:rsidRDefault="00580C46" w:rsidP="00B36882">
            <w:pPr>
              <w:rPr>
                <w:sz w:val="22"/>
                <w:szCs w:val="22"/>
              </w:rPr>
            </w:pPr>
            <w:r w:rsidRPr="00580C46">
              <w:rPr>
                <w:sz w:val="22"/>
                <w:szCs w:val="22"/>
              </w:rPr>
              <w:t>Instalacja i konfiguracja serwera DNS w Windows Serwer.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090" w14:textId="77777777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593" w14:textId="77777777" w:rsidR="00B36882" w:rsidRDefault="00B36882" w:rsidP="00B368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309" w14:textId="0144EBC0" w:rsidR="00B36882" w:rsidRPr="00E622B6" w:rsidRDefault="00B36882" w:rsidP="00B36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7AD" w14:textId="600BE922" w:rsidR="00B36882" w:rsidRPr="008A591B" w:rsidRDefault="004B6BEE" w:rsidP="00B36882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  <w:r w:rsidR="00B3688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6721E131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AA9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99EB" w14:textId="6FAA6ADE" w:rsidR="003110FF" w:rsidRDefault="00580C46" w:rsidP="003110FF">
            <w:pPr>
              <w:rPr>
                <w:sz w:val="22"/>
                <w:szCs w:val="22"/>
              </w:rPr>
            </w:pPr>
            <w:r w:rsidRPr="00580C46">
              <w:rPr>
                <w:sz w:val="22"/>
                <w:szCs w:val="22"/>
              </w:rPr>
              <w:t xml:space="preserve">Konfiguracja Windows Serwera z dwoma kartami sieciowymi i monitorowanie ruchu sieciowego w programie </w:t>
            </w:r>
            <w:proofErr w:type="spellStart"/>
            <w:r w:rsidRPr="00580C46">
              <w:rPr>
                <w:sz w:val="22"/>
                <w:szCs w:val="22"/>
              </w:rPr>
              <w:t>Wireshark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BA7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0BF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960" w14:textId="0764872B" w:rsidR="003110FF" w:rsidRDefault="003110FF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77B" w14:textId="7D8AAA49" w:rsidR="003110FF" w:rsidRDefault="004B6BE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0E5F88AA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EFA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A73" w14:textId="711A0105" w:rsidR="003110FF" w:rsidRDefault="003E64A0" w:rsidP="003110FF">
            <w:pPr>
              <w:rPr>
                <w:sz w:val="22"/>
                <w:szCs w:val="22"/>
              </w:rPr>
            </w:pPr>
            <w:r w:rsidRPr="003E64A0">
              <w:rPr>
                <w:sz w:val="22"/>
                <w:szCs w:val="22"/>
              </w:rPr>
              <w:t>Instalacja i konfiguracja serwera www IIS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F5F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0112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D45" w14:textId="56CC38C2" w:rsidR="003110FF" w:rsidRDefault="003110FF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1F6" w14:textId="386F5187" w:rsidR="003110FF" w:rsidRDefault="004B6BE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3110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44A2EE9D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0DA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0CF" w14:textId="5E55382E" w:rsidR="003110FF" w:rsidRDefault="000413B8" w:rsidP="003110FF">
            <w:pPr>
              <w:rPr>
                <w:sz w:val="22"/>
                <w:szCs w:val="22"/>
              </w:rPr>
            </w:pPr>
            <w:r w:rsidRPr="000413B8">
              <w:rPr>
                <w:sz w:val="22"/>
                <w:szCs w:val="22"/>
              </w:rPr>
              <w:t>Instalacja i podstawowa konfiguracja serwera Active Directory (cz. 1)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615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F26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7BE" w14:textId="321F3689" w:rsidR="003110FF" w:rsidRDefault="008C5DB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670" w14:textId="277CA377" w:rsidR="003110FF" w:rsidRDefault="004B6BE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79409855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F06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351" w14:textId="6953E755" w:rsidR="003110FF" w:rsidRDefault="00FF748F" w:rsidP="003110FF">
            <w:pPr>
              <w:rPr>
                <w:sz w:val="22"/>
                <w:szCs w:val="22"/>
              </w:rPr>
            </w:pPr>
            <w:r w:rsidRPr="00FF748F">
              <w:rPr>
                <w:sz w:val="22"/>
                <w:szCs w:val="22"/>
              </w:rPr>
              <w:t>Zaawansowana konfiguracja serwera Active Directory (cz. 2)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7F8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45D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382" w14:textId="1937FECA" w:rsidR="003110FF" w:rsidRDefault="008C5DB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641" w14:textId="7EF9334C" w:rsidR="003110FF" w:rsidRDefault="004B6BE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3110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3110FF" w:rsidRPr="00E622B6" w14:paraId="1B8CF6A0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7AE" w14:textId="77777777" w:rsidR="003110FF" w:rsidRPr="00E622B6" w:rsidRDefault="003110FF" w:rsidP="003110FF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1461" w14:textId="0A3AE660" w:rsidR="003110FF" w:rsidRDefault="0052709C" w:rsidP="003110FF">
            <w:pPr>
              <w:rPr>
                <w:sz w:val="22"/>
                <w:szCs w:val="22"/>
              </w:rPr>
            </w:pPr>
            <w:r w:rsidRPr="0052709C">
              <w:rPr>
                <w:sz w:val="22"/>
                <w:szCs w:val="22"/>
              </w:rPr>
              <w:t xml:space="preserve">Konfiguracja </w:t>
            </w:r>
            <w:r w:rsidR="00DD7BF0">
              <w:rPr>
                <w:sz w:val="22"/>
                <w:szCs w:val="22"/>
              </w:rPr>
              <w:t>z</w:t>
            </w:r>
            <w:r w:rsidRPr="0052709C">
              <w:rPr>
                <w:sz w:val="22"/>
                <w:szCs w:val="22"/>
              </w:rPr>
              <w:t xml:space="preserve">asad </w:t>
            </w:r>
            <w:r w:rsidR="00DD7BF0">
              <w:rPr>
                <w:sz w:val="22"/>
                <w:szCs w:val="22"/>
              </w:rPr>
              <w:t>g</w:t>
            </w:r>
            <w:r w:rsidRPr="0052709C">
              <w:rPr>
                <w:sz w:val="22"/>
                <w:szCs w:val="22"/>
              </w:rPr>
              <w:t>rup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2BA" w14:textId="77777777" w:rsidR="003110FF" w:rsidRPr="00E622B6" w:rsidRDefault="003110FF" w:rsidP="003110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370" w14:textId="77777777" w:rsidR="003110FF" w:rsidRDefault="003110FF" w:rsidP="003110FF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81EC" w14:textId="7F1F1AB6" w:rsidR="003110FF" w:rsidRDefault="008C5DB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33B" w14:textId="747FFD6C" w:rsidR="003110FF" w:rsidRDefault="004B6BEE" w:rsidP="00311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</w:t>
            </w:r>
            <w:r w:rsidR="006D296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EP2</w:t>
            </w:r>
          </w:p>
        </w:tc>
      </w:tr>
      <w:tr w:rsidR="004D35F2" w:rsidRPr="00E622B6" w14:paraId="43ACB07F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DB0" w14:textId="77777777" w:rsidR="004D35F2" w:rsidRPr="00E622B6" w:rsidRDefault="004D35F2" w:rsidP="004D35F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F7FC" w14:textId="6500201F" w:rsidR="004D35F2" w:rsidRDefault="004D35F2" w:rsidP="004D35F2">
            <w:pPr>
              <w:rPr>
                <w:sz w:val="22"/>
                <w:szCs w:val="22"/>
              </w:rPr>
            </w:pPr>
            <w:r w:rsidRPr="00DD7BF0">
              <w:rPr>
                <w:sz w:val="22"/>
                <w:szCs w:val="22"/>
              </w:rPr>
              <w:t xml:space="preserve">Konfiguracja serwera </w:t>
            </w:r>
            <w:r>
              <w:rPr>
                <w:sz w:val="22"/>
                <w:szCs w:val="22"/>
              </w:rPr>
              <w:t>p</w:t>
            </w:r>
            <w:r w:rsidRPr="00DD7BF0">
              <w:rPr>
                <w:sz w:val="22"/>
                <w:szCs w:val="22"/>
              </w:rPr>
              <w:t>lików w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983" w14:textId="77777777" w:rsidR="004D35F2" w:rsidRPr="00E622B6" w:rsidRDefault="004D35F2" w:rsidP="004D3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4EC" w14:textId="77777777" w:rsidR="004D35F2" w:rsidRDefault="004D35F2" w:rsidP="004D35F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EA7" w14:textId="6750C102" w:rsidR="004D35F2" w:rsidRDefault="004D35F2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9FE" w14:textId="3BE20361" w:rsidR="004D35F2" w:rsidRPr="00534370" w:rsidRDefault="004B6BEE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1</w:t>
            </w:r>
            <w:r w:rsidR="004D35F2" w:rsidRPr="00B50DE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2</w:t>
            </w:r>
          </w:p>
        </w:tc>
      </w:tr>
      <w:tr w:rsidR="004D35F2" w:rsidRPr="00E622B6" w14:paraId="695A259E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F34" w14:textId="77777777" w:rsidR="004D35F2" w:rsidRPr="00E622B6" w:rsidRDefault="004D35F2" w:rsidP="004D35F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DA48" w14:textId="3152270D" w:rsidR="004D35F2" w:rsidRDefault="004D35F2" w:rsidP="004D35F2">
            <w:pPr>
              <w:rPr>
                <w:sz w:val="22"/>
                <w:szCs w:val="22"/>
              </w:rPr>
            </w:pPr>
            <w:r w:rsidRPr="00A968C5">
              <w:rPr>
                <w:sz w:val="22"/>
                <w:szCs w:val="22"/>
              </w:rPr>
              <w:t xml:space="preserve">Integracja wybranych usług </w:t>
            </w:r>
            <w:r>
              <w:rPr>
                <w:sz w:val="22"/>
                <w:szCs w:val="22"/>
              </w:rPr>
              <w:t>w</w:t>
            </w:r>
            <w:r w:rsidRPr="00A968C5">
              <w:rPr>
                <w:sz w:val="22"/>
                <w:szCs w:val="22"/>
              </w:rPr>
              <w:t xml:space="preserve"> Windows Serwer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E36" w14:textId="77777777" w:rsidR="004D35F2" w:rsidRPr="00E622B6" w:rsidRDefault="004D35F2" w:rsidP="004D3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DFC" w14:textId="77777777" w:rsidR="004D35F2" w:rsidRDefault="004D35F2" w:rsidP="004D35F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126" w14:textId="20096489" w:rsidR="004D35F2" w:rsidRDefault="004D35F2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CE8" w14:textId="41B9FF1A" w:rsidR="004D35F2" w:rsidRPr="00534370" w:rsidRDefault="004B6BEE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1</w:t>
            </w:r>
            <w:r w:rsidR="004D35F2" w:rsidRPr="00B50DE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2</w:t>
            </w:r>
          </w:p>
        </w:tc>
      </w:tr>
      <w:tr w:rsidR="004D35F2" w:rsidRPr="00E622B6" w14:paraId="1E063C5A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B254" w14:textId="77777777" w:rsidR="004D35F2" w:rsidRPr="00E622B6" w:rsidRDefault="004D35F2" w:rsidP="004D35F2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F318" w14:textId="6B0A7C56" w:rsidR="004D35F2" w:rsidRDefault="004D35F2" w:rsidP="004D35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kilkoma serwami usług w Windows Serwer.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A7F" w14:textId="77777777" w:rsidR="004D35F2" w:rsidRPr="00E622B6" w:rsidRDefault="004D35F2" w:rsidP="004D35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9E" w14:textId="77777777" w:rsidR="004D35F2" w:rsidRDefault="004D35F2" w:rsidP="004D35F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D20" w14:textId="2362AA72" w:rsidR="004D35F2" w:rsidRDefault="004D35F2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AA4" w14:textId="50A13AAB" w:rsidR="004D35F2" w:rsidRPr="00534370" w:rsidRDefault="004B6BEE" w:rsidP="004D3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1</w:t>
            </w:r>
            <w:r w:rsidR="004D35F2" w:rsidRPr="00B50DE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B50DE5">
              <w:rPr>
                <w:sz w:val="22"/>
                <w:szCs w:val="22"/>
              </w:rPr>
              <w:t>2</w:t>
            </w:r>
          </w:p>
        </w:tc>
      </w:tr>
      <w:tr w:rsidR="006D2967" w:rsidRPr="00E622B6" w14:paraId="668CC90A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73B" w14:textId="77777777" w:rsidR="006D2967" w:rsidRPr="00E622B6" w:rsidRDefault="006D2967" w:rsidP="006D2967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2010" w14:textId="5919938A" w:rsidR="006D2967" w:rsidRDefault="004757CF" w:rsidP="006D2967">
            <w:pPr>
              <w:rPr>
                <w:sz w:val="22"/>
                <w:szCs w:val="22"/>
              </w:rPr>
            </w:pPr>
            <w:r w:rsidRPr="00491A6B">
              <w:rPr>
                <w:sz w:val="22"/>
                <w:szCs w:val="22"/>
              </w:rPr>
              <w:t xml:space="preserve">Instalacja i konfiguracja </w:t>
            </w:r>
            <w:proofErr w:type="spellStart"/>
            <w:r w:rsidRPr="00491A6B">
              <w:rPr>
                <w:sz w:val="22"/>
                <w:szCs w:val="22"/>
              </w:rPr>
              <w:t>Hy</w:t>
            </w:r>
            <w:r>
              <w:rPr>
                <w:sz w:val="22"/>
                <w:szCs w:val="22"/>
              </w:rPr>
              <w:t>pe</w:t>
            </w:r>
            <w:r w:rsidRPr="00491A6B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V</w:t>
            </w:r>
            <w:proofErr w:type="spellEnd"/>
            <w:r w:rsidRPr="00491A6B">
              <w:rPr>
                <w:sz w:val="22"/>
                <w:szCs w:val="22"/>
              </w:rPr>
              <w:t xml:space="preserve"> na Windows 10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767" w14:textId="77777777" w:rsidR="006D2967" w:rsidRPr="00E622B6" w:rsidRDefault="006D2967" w:rsidP="006D29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95A" w14:textId="77777777" w:rsidR="006D2967" w:rsidRDefault="006D2967" w:rsidP="006D296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9C9" w14:textId="5FE53908" w:rsidR="006D2967" w:rsidRDefault="006D2967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E50" w14:textId="33903788" w:rsidR="006D2967" w:rsidRDefault="004B6BEE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1</w:t>
            </w:r>
            <w:r w:rsidR="006D2967" w:rsidRPr="0053437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2</w:t>
            </w:r>
          </w:p>
        </w:tc>
      </w:tr>
      <w:tr w:rsidR="004D35F2" w:rsidRPr="00E622B6" w14:paraId="3B4D20CC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9F74" w14:textId="77777777" w:rsidR="004D35F2" w:rsidRPr="00E622B6" w:rsidRDefault="004D35F2" w:rsidP="006D2967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EB6C" w14:textId="5088C081" w:rsidR="004D35F2" w:rsidRDefault="004D35F2" w:rsidP="006D29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Certyfikacja dla usług w Windows Serwer.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69C" w14:textId="77777777" w:rsidR="004D35F2" w:rsidRPr="00E622B6" w:rsidRDefault="004D35F2" w:rsidP="006D29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97C" w14:textId="77777777" w:rsidR="004D35F2" w:rsidRDefault="004D35F2" w:rsidP="006D296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8996" w14:textId="294DF440" w:rsidR="004D35F2" w:rsidRDefault="004D35F2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34F" w14:textId="30E44959" w:rsidR="004D35F2" w:rsidRPr="00534370" w:rsidRDefault="004B6BEE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1</w:t>
            </w:r>
            <w:r w:rsidR="004D35F2" w:rsidRPr="0053437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2</w:t>
            </w:r>
          </w:p>
        </w:tc>
      </w:tr>
      <w:tr w:rsidR="006D2967" w:rsidRPr="00E622B6" w14:paraId="629E4C01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897" w14:textId="77777777" w:rsidR="006D2967" w:rsidRPr="00E622B6" w:rsidRDefault="006D2967" w:rsidP="006D2967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B87" w14:textId="48297ACB" w:rsidR="006D2967" w:rsidRDefault="00460673" w:rsidP="006D29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Podsumowanie zajęć i rozliczenie sprawozdań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1DA" w14:textId="77777777" w:rsidR="006D2967" w:rsidRPr="00E622B6" w:rsidRDefault="006D2967" w:rsidP="006D29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31E" w14:textId="77777777" w:rsidR="006D2967" w:rsidRDefault="006D2967" w:rsidP="006D296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75" w14:textId="70218100" w:rsidR="006D2967" w:rsidRDefault="006D2967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EA02" w14:textId="319F284D" w:rsidR="006D2967" w:rsidRDefault="004B6BEE" w:rsidP="006D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1</w:t>
            </w:r>
            <w:r w:rsidR="006D2967" w:rsidRPr="0053437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534370">
              <w:rPr>
                <w:sz w:val="22"/>
                <w:szCs w:val="22"/>
              </w:rPr>
              <w:t>2</w:t>
            </w:r>
          </w:p>
        </w:tc>
      </w:tr>
      <w:tr w:rsidR="008A2453" w:rsidRPr="00E622B6" w14:paraId="34080A88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B50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8FFB" w14:textId="03BF3BEA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zajęć projektowych. Regulamin i zasady realizacji projektów.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ACE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1CF6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0F6" w14:textId="5A6A276B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07" w14:textId="3A2EC1AA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765228BD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537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CC91" w14:textId="5EF3CB0F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Wybór organizacji i zakresu projektu.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AB7E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F24A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1D8" w14:textId="49C1ED7E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099" w14:textId="5C5A5263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2544C8EE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D3A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E61F" w14:textId="70870F10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strony tytułowej, zdefiniowanie celu projektu i inwentaryzacja sprzętu i oprogramowania niezbędnego do realizacji projektu.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B1D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F7EF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61D8" w14:textId="0859D113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6306" w14:textId="5F440EFB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2368AB63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CA5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779E" w14:textId="3B86DCFF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potrzeb użytkowników oraz zdefiniowanie założeń projektowych.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2A6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F383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DD2" w14:textId="3FD8F50F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B33" w14:textId="7B725230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3E5C3EF9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6A4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084E" w14:textId="689295D4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logiczny sieci z opisem koncepcji rozwiązania oraz projekt adresacji i podłączenia do Internetu.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34D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815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9F90" w14:textId="5A8AE77E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185" w14:textId="6E07FCD6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3073789C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0C8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1AC" w14:textId="6294CD05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bezpieczeństwa i kosztorys projektu.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53C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8CB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DD9" w14:textId="018A2504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053" w14:textId="2C7028E3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091C6036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6BD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761C" w14:textId="4030E3B6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Konfiguracja serwerów i usług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E20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880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F67" w14:textId="44CA55D2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148" w14:textId="0047C63A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  <w:tr w:rsidR="008A2453" w:rsidRPr="00E622B6" w14:paraId="19BD4005" w14:textId="77777777" w:rsidTr="002740E5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56E" w14:textId="77777777" w:rsidR="008A2453" w:rsidRPr="00E622B6" w:rsidRDefault="008A2453" w:rsidP="008A2453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0DD0" w14:textId="47537A7B" w:rsidR="008A2453" w:rsidRDefault="008A2453" w:rsidP="008A2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Rozliczenie projektów.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7AA" w14:textId="77777777" w:rsidR="008A2453" w:rsidRPr="00E622B6" w:rsidRDefault="008A2453" w:rsidP="008A24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9F4" w14:textId="77777777" w:rsidR="008A2453" w:rsidRDefault="008A2453" w:rsidP="008A245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D45" w14:textId="214B3EE5" w:rsidR="008A2453" w:rsidRDefault="008A2453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2C8" w14:textId="045AE0ED" w:rsidR="008A2453" w:rsidRPr="00534370" w:rsidRDefault="004B6BEE" w:rsidP="008A2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1</w:t>
            </w:r>
            <w:r w:rsidR="008A2453" w:rsidRPr="0049765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EP</w:t>
            </w:r>
            <w:r w:rsidRPr="0049765B">
              <w:rPr>
                <w:sz w:val="22"/>
                <w:szCs w:val="22"/>
              </w:rPr>
              <w:t>2</w:t>
            </w:r>
          </w:p>
        </w:tc>
      </w:tr>
    </w:tbl>
    <w:p w14:paraId="79089B20" w14:textId="0A63FC62" w:rsidR="00DA6A4D" w:rsidRDefault="00DA6A4D" w:rsidP="00DA6A4D">
      <w:pPr>
        <w:spacing w:before="240" w:after="60"/>
        <w:rPr>
          <w:b/>
        </w:rPr>
      </w:pPr>
      <w:r>
        <w:rPr>
          <w:b/>
        </w:rPr>
        <w:t>Metody weryfikacji efektów uczenia się (w odniesieniu do poszczególnych efektów):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567"/>
        <w:gridCol w:w="992"/>
        <w:gridCol w:w="992"/>
        <w:gridCol w:w="1134"/>
        <w:gridCol w:w="1281"/>
        <w:gridCol w:w="851"/>
        <w:gridCol w:w="1134"/>
        <w:gridCol w:w="1275"/>
        <w:gridCol w:w="568"/>
      </w:tblGrid>
      <w:tr w:rsidR="00DA6A4D" w14:paraId="6CEC8805" w14:textId="77777777" w:rsidTr="00DA6A4D">
        <w:trPr>
          <w:trHeight w:val="9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340E2A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Symbol</w:t>
            </w:r>
          </w:p>
          <w:p w14:paraId="1A103EB2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41F98B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F4342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Egzamin</w:t>
            </w:r>
          </w:p>
          <w:p w14:paraId="0693F4E6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26DEB0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Egzamin</w:t>
            </w:r>
          </w:p>
          <w:p w14:paraId="6F39FC8C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pisemny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A7562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Kolokwium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95E115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E8AA1C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D2D8F4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Prezentacja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D9C7E2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Zaliczenie</w:t>
            </w:r>
          </w:p>
          <w:p w14:paraId="52D5E844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praktyczne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3C5743" w14:textId="77777777" w:rsidR="00DA6A4D" w:rsidRDefault="00DA6A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Inne</w:t>
            </w:r>
          </w:p>
        </w:tc>
      </w:tr>
      <w:tr w:rsidR="004B6BEE" w14:paraId="5C74B88A" w14:textId="77777777" w:rsidTr="00850CEA">
        <w:trPr>
          <w:trHeight w:val="3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00EB" w14:textId="77777777" w:rsidR="004B6BEE" w:rsidRDefault="004B6BEE" w:rsidP="00850CE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01B3" w14:textId="77777777" w:rsidR="004B6BEE" w:rsidRDefault="004B6BEE" w:rsidP="00850C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110F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EE7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E7B0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F07A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23C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070" w14:textId="77777777" w:rsidR="004B6BEE" w:rsidRDefault="004B6BEE" w:rsidP="00850C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BDF5" w14:textId="77777777" w:rsidR="004B6BEE" w:rsidRPr="004B6BEE" w:rsidRDefault="004B6BEE" w:rsidP="00850CEA">
            <w:pPr>
              <w:jc w:val="center"/>
              <w:rPr>
                <w:b/>
                <w:bCs/>
                <w:sz w:val="22"/>
                <w:szCs w:val="22"/>
              </w:rPr>
            </w:pPr>
            <w:r w:rsidRPr="004B6BEE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2E9B" w14:textId="77777777" w:rsidR="004B6BEE" w:rsidRPr="004B6BEE" w:rsidRDefault="004B6BEE" w:rsidP="00850CEA">
            <w:pPr>
              <w:jc w:val="center"/>
              <w:rPr>
                <w:b/>
                <w:bCs/>
                <w:sz w:val="22"/>
                <w:szCs w:val="22"/>
              </w:rPr>
            </w:pPr>
            <w:r w:rsidRPr="004B6BEE">
              <w:rPr>
                <w:b/>
                <w:bCs/>
                <w:sz w:val="22"/>
                <w:szCs w:val="22"/>
              </w:rPr>
              <w:t>X</w:t>
            </w:r>
          </w:p>
        </w:tc>
      </w:tr>
      <w:tr w:rsidR="00DA6A4D" w14:paraId="397C0C9C" w14:textId="77777777" w:rsidTr="00DA6A4D">
        <w:trPr>
          <w:trHeight w:val="3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147D" w14:textId="77777777" w:rsidR="00DA6A4D" w:rsidRDefault="00DA6A4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FEB6" w14:textId="77777777" w:rsidR="00DA6A4D" w:rsidRDefault="00DA6A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7D55" w14:textId="77777777" w:rsidR="00DA6A4D" w:rsidRDefault="00DA6A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1154" w14:textId="77777777" w:rsidR="00DA6A4D" w:rsidRDefault="00DA6A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8946" w14:textId="174C22F8" w:rsidR="00DA6A4D" w:rsidRDefault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2064" w14:textId="43F9AAAA" w:rsidR="00DA6A4D" w:rsidRDefault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DA1" w14:textId="2F354867" w:rsidR="00DA6A4D" w:rsidRDefault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008" w14:textId="77777777" w:rsidR="00DA6A4D" w:rsidRDefault="00DA6A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C1A" w14:textId="44C972D0" w:rsidR="00DA6A4D" w:rsidRPr="004B6BEE" w:rsidRDefault="004B6BEE">
            <w:pPr>
              <w:jc w:val="center"/>
              <w:rPr>
                <w:b/>
                <w:bCs/>
                <w:sz w:val="22"/>
                <w:szCs w:val="22"/>
              </w:rPr>
            </w:pPr>
            <w:r w:rsidRPr="004B6BEE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B66" w14:textId="4E90D88B" w:rsidR="00DA6A4D" w:rsidRPr="004B6BEE" w:rsidRDefault="004B6BEE">
            <w:pPr>
              <w:jc w:val="center"/>
              <w:rPr>
                <w:b/>
                <w:bCs/>
                <w:sz w:val="22"/>
                <w:szCs w:val="22"/>
              </w:rPr>
            </w:pPr>
            <w:r w:rsidRPr="004B6BEE">
              <w:rPr>
                <w:b/>
                <w:bCs/>
                <w:sz w:val="22"/>
                <w:szCs w:val="22"/>
              </w:rPr>
              <w:t>X</w:t>
            </w:r>
          </w:p>
        </w:tc>
      </w:tr>
    </w:tbl>
    <w:p w14:paraId="66FC8D5E" w14:textId="77777777" w:rsidR="00DA6A4D" w:rsidRDefault="00DA6A4D" w:rsidP="00DA6A4D">
      <w:pPr>
        <w:pStyle w:val="Nagwek1"/>
        <w:rPr>
          <w:sz w:val="22"/>
          <w:szCs w:val="22"/>
        </w:rPr>
      </w:pPr>
      <w:r>
        <w:rPr>
          <w:sz w:val="22"/>
          <w:szCs w:val="22"/>
        </w:rPr>
        <w:t>Kryteria zaliczenia przedmiotu:</w:t>
      </w:r>
    </w:p>
    <w:p w14:paraId="1B165A08" w14:textId="77777777" w:rsidR="001D4ED7" w:rsidRPr="001D4ED7" w:rsidRDefault="001D4ED7" w:rsidP="001D4ED7"/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"/>
        <w:gridCol w:w="7973"/>
      </w:tblGrid>
      <w:tr w:rsidR="00D2048D" w:rsidRPr="00E622B6" w14:paraId="161C6FD5" w14:textId="77777777" w:rsidTr="00B147C0">
        <w:tc>
          <w:tcPr>
            <w:tcW w:w="803" w:type="pct"/>
            <w:shd w:val="clear" w:color="auto" w:fill="D9D9D9"/>
          </w:tcPr>
          <w:p w14:paraId="4388AB90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197" w:type="pct"/>
            <w:shd w:val="clear" w:color="auto" w:fill="D9D9D9"/>
          </w:tcPr>
          <w:p w14:paraId="6D2A982A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7BDE51AB" w14:textId="77777777" w:rsidTr="00B147C0">
        <w:trPr>
          <w:trHeight w:val="819"/>
        </w:trPr>
        <w:tc>
          <w:tcPr>
            <w:tcW w:w="803" w:type="pct"/>
            <w:vAlign w:val="center"/>
          </w:tcPr>
          <w:p w14:paraId="5BFAF97F" w14:textId="6C66FAE9" w:rsidR="001D4ED7" w:rsidRPr="00111E29" w:rsidRDefault="00237C22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4197" w:type="pct"/>
          </w:tcPr>
          <w:p w14:paraId="4642630A" w14:textId="0D7038DC" w:rsidR="001D4ED7" w:rsidRPr="00C61B35" w:rsidRDefault="000D040F" w:rsidP="00122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przedmiotu na podstawie pozytywnie napisanego testu na min 50% oraz pozytywn</w:t>
            </w:r>
            <w:r w:rsidR="00F03252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 zali</w:t>
            </w:r>
            <w:r w:rsidR="00F03252">
              <w:rPr>
                <w:sz w:val="22"/>
                <w:szCs w:val="22"/>
              </w:rPr>
              <w:t>czenie</w:t>
            </w:r>
            <w:r>
              <w:rPr>
                <w:sz w:val="22"/>
                <w:szCs w:val="22"/>
              </w:rPr>
              <w:t xml:space="preserve"> zadań praktycznych na laboratorium wraz z sporządzeniem odpowiedniej dokumentacji</w:t>
            </w:r>
            <w:r w:rsidR="00F03252">
              <w:rPr>
                <w:sz w:val="22"/>
                <w:szCs w:val="22"/>
              </w:rPr>
              <w:t xml:space="preserve"> projektowej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1BFF6308" w14:textId="0D034C12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 xml:space="preserve">Uwaga: student otrzymuje ocenę powyżej dostatecznej, jeżeli uzyskane efekty </w:t>
      </w:r>
      <w:r w:rsidR="008C410D">
        <w:rPr>
          <w:b w:val="0"/>
          <w:sz w:val="22"/>
          <w:szCs w:val="22"/>
        </w:rPr>
        <w:t>uczenia</w:t>
      </w:r>
      <w:r w:rsidRPr="00E622B6">
        <w:rPr>
          <w:b w:val="0"/>
          <w:sz w:val="22"/>
          <w:szCs w:val="22"/>
        </w:rPr>
        <w:t xml:space="preserve"> przekraczają wymagane minimum.</w:t>
      </w:r>
    </w:p>
    <w:p w14:paraId="30782B82" w14:textId="77777777" w:rsidR="00136DFA" w:rsidRPr="00136DFA" w:rsidRDefault="00136DFA" w:rsidP="00136DFA"/>
    <w:p w14:paraId="6F195254" w14:textId="4016AF66" w:rsidR="00932FEF" w:rsidRPr="00910DB3" w:rsidRDefault="00D2048D" w:rsidP="00910DB3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lastRenderedPageBreak/>
        <w:t>Nakład pracy studenta: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904"/>
        <w:gridCol w:w="904"/>
        <w:gridCol w:w="904"/>
        <w:gridCol w:w="690"/>
      </w:tblGrid>
      <w:tr w:rsidR="00D2048D" w:rsidRPr="00E622B6" w14:paraId="3C507D2F" w14:textId="77777777" w:rsidTr="004B6BEE">
        <w:tc>
          <w:tcPr>
            <w:tcW w:w="3209" w:type="pct"/>
            <w:vMerge w:val="restart"/>
            <w:shd w:val="clear" w:color="auto" w:fill="D9D9D9"/>
            <w:vAlign w:val="center"/>
          </w:tcPr>
          <w:p w14:paraId="397865E4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91" w:type="pct"/>
            <w:gridSpan w:val="4"/>
            <w:shd w:val="clear" w:color="auto" w:fill="D9D9D9"/>
          </w:tcPr>
          <w:p w14:paraId="5AE99B97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4F02DFCC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4B6BEE" w:rsidRPr="00E622B6" w14:paraId="7D0BA56A" w14:textId="77777777" w:rsidTr="004B6BEE">
        <w:tc>
          <w:tcPr>
            <w:tcW w:w="3209" w:type="pct"/>
            <w:vMerge/>
            <w:shd w:val="clear" w:color="auto" w:fill="D9D9D9"/>
          </w:tcPr>
          <w:p w14:paraId="76DF5960" w14:textId="77777777" w:rsidR="004B6BEE" w:rsidRPr="00E622B6" w:rsidRDefault="004B6BEE" w:rsidP="004B6BEE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D9D9D9"/>
            <w:vAlign w:val="center"/>
          </w:tcPr>
          <w:p w14:paraId="7174A7E4" w14:textId="457B5BAE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2359C4F3" w14:textId="42D7E280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45E56024" w14:textId="326F7378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364" w:type="pct"/>
            <w:shd w:val="clear" w:color="auto" w:fill="D9D9D9"/>
            <w:vAlign w:val="center"/>
          </w:tcPr>
          <w:p w14:paraId="0BA611F5" w14:textId="34604224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4B6BEE" w:rsidRPr="00E622B6" w14:paraId="71035FFC" w14:textId="77777777" w:rsidTr="004B6BEE">
        <w:tc>
          <w:tcPr>
            <w:tcW w:w="3209" w:type="pct"/>
            <w:shd w:val="clear" w:color="auto" w:fill="D9D9D9"/>
          </w:tcPr>
          <w:p w14:paraId="42D5C34D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76" w:type="pct"/>
          </w:tcPr>
          <w:p w14:paraId="1DB23B1D" w14:textId="10980BFB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76" w:type="pct"/>
          </w:tcPr>
          <w:p w14:paraId="59928EB7" w14:textId="341068D6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679F1BF" w14:textId="39F4D8D4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64" w:type="pct"/>
          </w:tcPr>
          <w:p w14:paraId="6F3C2279" w14:textId="012F161C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4B6BEE" w:rsidRPr="00E622B6" w14:paraId="3FE55873" w14:textId="77777777" w:rsidTr="004B6BEE">
        <w:tc>
          <w:tcPr>
            <w:tcW w:w="3209" w:type="pct"/>
            <w:shd w:val="clear" w:color="auto" w:fill="D9D9D9"/>
          </w:tcPr>
          <w:p w14:paraId="29863345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76" w:type="pct"/>
          </w:tcPr>
          <w:p w14:paraId="1C69A720" w14:textId="0D520AEC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6" w:type="pct"/>
          </w:tcPr>
          <w:p w14:paraId="1C3D2DED" w14:textId="4D146170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72179285" w14:textId="7777777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0D5CE5B7" w14:textId="77777777" w:rsidR="004B6BEE" w:rsidRPr="00E622B6" w:rsidRDefault="004B6BEE" w:rsidP="004B6BEE">
            <w:pPr>
              <w:rPr>
                <w:sz w:val="22"/>
                <w:szCs w:val="22"/>
              </w:rPr>
            </w:pPr>
          </w:p>
        </w:tc>
      </w:tr>
      <w:tr w:rsidR="004B6BEE" w:rsidRPr="00E622B6" w14:paraId="1A630F9F" w14:textId="77777777" w:rsidTr="004B6BEE">
        <w:tc>
          <w:tcPr>
            <w:tcW w:w="3209" w:type="pct"/>
            <w:shd w:val="clear" w:color="auto" w:fill="D9D9D9"/>
          </w:tcPr>
          <w:p w14:paraId="5C7F0BBE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76" w:type="pct"/>
          </w:tcPr>
          <w:p w14:paraId="10F25B4E" w14:textId="7777777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CA58CAA" w14:textId="1F79AF59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6121A9E" w14:textId="72EC9A4B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4" w:type="pct"/>
          </w:tcPr>
          <w:p w14:paraId="6F93F676" w14:textId="79E822C8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4B6BEE" w:rsidRPr="00E622B6" w14:paraId="6BE6210D" w14:textId="77777777" w:rsidTr="004B6BEE">
        <w:tc>
          <w:tcPr>
            <w:tcW w:w="3209" w:type="pct"/>
            <w:shd w:val="clear" w:color="auto" w:fill="D9D9D9"/>
          </w:tcPr>
          <w:p w14:paraId="655AF8E3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76" w:type="pct"/>
          </w:tcPr>
          <w:p w14:paraId="6E0B0A28" w14:textId="51808D76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76" w:type="pct"/>
          </w:tcPr>
          <w:p w14:paraId="38919DBD" w14:textId="7777777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455D2337" w14:textId="7777777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211CE0BB" w14:textId="77777777" w:rsidR="004B6BEE" w:rsidRPr="00E622B6" w:rsidRDefault="004B6BEE" w:rsidP="004B6BEE">
            <w:pPr>
              <w:rPr>
                <w:sz w:val="22"/>
                <w:szCs w:val="22"/>
              </w:rPr>
            </w:pPr>
          </w:p>
        </w:tc>
      </w:tr>
      <w:tr w:rsidR="004B6BEE" w:rsidRPr="00E622B6" w14:paraId="170EB376" w14:textId="77777777" w:rsidTr="004B6BEE">
        <w:tc>
          <w:tcPr>
            <w:tcW w:w="3209" w:type="pct"/>
            <w:shd w:val="clear" w:color="auto" w:fill="D9D9D9"/>
          </w:tcPr>
          <w:p w14:paraId="768ED59F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76" w:type="pct"/>
          </w:tcPr>
          <w:p w14:paraId="60A63629" w14:textId="7777777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378B768" w14:textId="4BBFC23B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2920FBEE" w14:textId="745E2A38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4" w:type="pct"/>
          </w:tcPr>
          <w:p w14:paraId="716DA98E" w14:textId="5B869D8E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4B6BEE" w:rsidRPr="00E622B6" w14:paraId="4E153F9C" w14:textId="77777777" w:rsidTr="004B6BEE">
        <w:tc>
          <w:tcPr>
            <w:tcW w:w="3209" w:type="pct"/>
            <w:shd w:val="clear" w:color="auto" w:fill="D9D9D9"/>
          </w:tcPr>
          <w:p w14:paraId="2A07678C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76" w:type="pct"/>
          </w:tcPr>
          <w:p w14:paraId="791C29BE" w14:textId="68F7E9C9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</w:tcPr>
          <w:p w14:paraId="487A4D97" w14:textId="09D0ADE6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16FF8588" w14:textId="512C6F36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</w:tcPr>
          <w:p w14:paraId="63B2668E" w14:textId="30B33C4A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B6BEE" w:rsidRPr="00E622B6" w14:paraId="5B905B40" w14:textId="77777777" w:rsidTr="004B6BEE">
        <w:tc>
          <w:tcPr>
            <w:tcW w:w="3209" w:type="pct"/>
            <w:tcBorders>
              <w:bottom w:val="single" w:sz="12" w:space="0" w:color="auto"/>
            </w:tcBorders>
            <w:shd w:val="clear" w:color="auto" w:fill="D9D9D9"/>
          </w:tcPr>
          <w:p w14:paraId="20361E56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57369AD7" w14:textId="546F97A7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64DEFC86" w14:textId="5819D3C8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598A9963" w14:textId="0293C486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tcBorders>
              <w:bottom w:val="single" w:sz="12" w:space="0" w:color="auto"/>
            </w:tcBorders>
          </w:tcPr>
          <w:p w14:paraId="352B5CB5" w14:textId="79E6F6E8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B6BEE" w:rsidRPr="00E622B6" w14:paraId="7E40DEC5" w14:textId="77777777" w:rsidTr="004B6BEE">
        <w:tc>
          <w:tcPr>
            <w:tcW w:w="3209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4C099BBD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27A8744F" w14:textId="56F13303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0482BB97" w14:textId="7E3ED25A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26634EDF" w14:textId="106AF91E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8" w:space="0" w:color="auto"/>
            </w:tcBorders>
          </w:tcPr>
          <w:p w14:paraId="4AD591A2" w14:textId="72E39ADC" w:rsidR="004B6BEE" w:rsidRPr="00E622B6" w:rsidRDefault="004B6BEE" w:rsidP="004B6B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4B6BEE" w:rsidRPr="00E622B6" w14:paraId="18859445" w14:textId="77777777" w:rsidTr="004B6BEE">
        <w:tc>
          <w:tcPr>
            <w:tcW w:w="320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19AF337D" w14:textId="77777777" w:rsidR="004B6BEE" w:rsidRPr="00E622B6" w:rsidRDefault="004B6BEE" w:rsidP="004B6BE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1570911" w14:textId="6DD5C395" w:rsidR="004B6BEE" w:rsidRPr="00E622B6" w:rsidRDefault="004B6BEE" w:rsidP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303B608" w14:textId="3CBD0E7C" w:rsidR="004B6BEE" w:rsidRPr="00E622B6" w:rsidRDefault="004B6BEE" w:rsidP="004B6B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06B1744" w14:textId="54E4D372" w:rsidR="004B6BEE" w:rsidRPr="00E622B6" w:rsidRDefault="004B6BEE" w:rsidP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76854B0" w14:textId="6990B1F9" w:rsidR="004B6BEE" w:rsidRPr="00E622B6" w:rsidRDefault="004B6BEE" w:rsidP="004B6BEE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B6BEE" w:rsidRPr="00E622B6" w14:paraId="68ECD827" w14:textId="77777777" w:rsidTr="004B6BEE">
        <w:tc>
          <w:tcPr>
            <w:tcW w:w="3209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5795D49C" w14:textId="77777777" w:rsidR="004B6BEE" w:rsidRPr="00E622B6" w:rsidRDefault="004B6BEE" w:rsidP="004B6BE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91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2A0A51B2" w14:textId="5FCB4161" w:rsidR="004B6BEE" w:rsidRPr="00E622B6" w:rsidRDefault="004B6BEE" w:rsidP="004B6B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B6BEE" w:rsidRPr="00E622B6" w14:paraId="0C8F6B1D" w14:textId="77777777" w:rsidTr="004B6BEE">
        <w:tc>
          <w:tcPr>
            <w:tcW w:w="3209" w:type="pct"/>
            <w:tcBorders>
              <w:top w:val="single" w:sz="12" w:space="0" w:color="auto"/>
            </w:tcBorders>
            <w:shd w:val="clear" w:color="auto" w:fill="D9D9D9"/>
          </w:tcPr>
          <w:p w14:paraId="612D3CBD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91" w:type="pct"/>
            <w:gridSpan w:val="4"/>
            <w:tcBorders>
              <w:top w:val="single" w:sz="12" w:space="0" w:color="auto"/>
            </w:tcBorders>
          </w:tcPr>
          <w:p w14:paraId="1F800012" w14:textId="4902D40B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</w:tr>
      <w:tr w:rsidR="004B6BEE" w:rsidRPr="00E622B6" w14:paraId="423EA78B" w14:textId="77777777" w:rsidTr="004B6BEE">
        <w:tc>
          <w:tcPr>
            <w:tcW w:w="3209" w:type="pct"/>
            <w:shd w:val="clear" w:color="auto" w:fill="D9D9D9"/>
          </w:tcPr>
          <w:p w14:paraId="750CF054" w14:textId="77777777" w:rsidR="004B6BEE" w:rsidRPr="00E622B6" w:rsidRDefault="004B6BEE" w:rsidP="004B6B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91" w:type="pct"/>
            <w:gridSpan w:val="4"/>
          </w:tcPr>
          <w:p w14:paraId="0C6CBA95" w14:textId="29895720" w:rsidR="004B6BEE" w:rsidRPr="00E622B6" w:rsidRDefault="004B6BEE" w:rsidP="004B6B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</w:tbl>
    <w:p w14:paraId="29648CEB" w14:textId="77777777" w:rsidR="00357C51" w:rsidRDefault="00357C51">
      <w:pPr>
        <w:rPr>
          <w:b/>
          <w:sz w:val="22"/>
          <w:szCs w:val="22"/>
        </w:rPr>
      </w:pPr>
    </w:p>
    <w:p w14:paraId="4D9A996B" w14:textId="735BF21F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D2048D" w:rsidRPr="00E622B6" w14:paraId="750B03FD" w14:textId="77777777" w:rsidTr="00B147C0">
        <w:tc>
          <w:tcPr>
            <w:tcW w:w="9530" w:type="dxa"/>
            <w:shd w:val="clear" w:color="auto" w:fill="D9D9D9"/>
          </w:tcPr>
          <w:p w14:paraId="3EFC6DB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644746" w14:paraId="3B84C47A" w14:textId="77777777" w:rsidTr="00B147C0">
        <w:tc>
          <w:tcPr>
            <w:tcW w:w="9530" w:type="dxa"/>
          </w:tcPr>
          <w:p w14:paraId="3C0275B2" w14:textId="77777777" w:rsidR="00230A42" w:rsidRPr="009B374A" w:rsidRDefault="00230A42" w:rsidP="00230A42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9B374A">
              <w:rPr>
                <w:sz w:val="22"/>
                <w:szCs w:val="22"/>
              </w:rPr>
              <w:t xml:space="preserve">A. </w:t>
            </w:r>
            <w:proofErr w:type="spellStart"/>
            <w:r w:rsidRPr="009B374A">
              <w:rPr>
                <w:sz w:val="22"/>
                <w:szCs w:val="22"/>
              </w:rPr>
              <w:t>Silberschatz</w:t>
            </w:r>
            <w:proofErr w:type="spellEnd"/>
            <w:r w:rsidRPr="009B374A">
              <w:rPr>
                <w:sz w:val="22"/>
                <w:szCs w:val="22"/>
              </w:rPr>
              <w:t xml:space="preserve">, P.B. </w:t>
            </w:r>
            <w:proofErr w:type="spellStart"/>
            <w:r w:rsidRPr="009B374A">
              <w:rPr>
                <w:sz w:val="22"/>
                <w:szCs w:val="22"/>
              </w:rPr>
              <w:t>Galvin</w:t>
            </w:r>
            <w:proofErr w:type="spellEnd"/>
            <w:r w:rsidRPr="009B374A">
              <w:rPr>
                <w:sz w:val="22"/>
                <w:szCs w:val="22"/>
              </w:rPr>
              <w:t xml:space="preserve">, G. </w:t>
            </w:r>
            <w:proofErr w:type="spellStart"/>
            <w:r w:rsidRPr="009B374A">
              <w:rPr>
                <w:sz w:val="22"/>
                <w:szCs w:val="22"/>
              </w:rPr>
              <w:t>Gagne</w:t>
            </w:r>
            <w:proofErr w:type="spellEnd"/>
            <w:r w:rsidRPr="009B374A">
              <w:rPr>
                <w:sz w:val="22"/>
                <w:szCs w:val="22"/>
              </w:rPr>
              <w:t xml:space="preserve">,  Podstawy systemów operacyjnych, WNT, Warszawa 2006 </w:t>
            </w:r>
          </w:p>
          <w:p w14:paraId="5E980198" w14:textId="77777777" w:rsidR="00C5057B" w:rsidRDefault="00230A42" w:rsidP="00141013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</w:rPr>
            </w:pPr>
            <w:r w:rsidRPr="009B374A">
              <w:rPr>
                <w:sz w:val="22"/>
                <w:szCs w:val="22"/>
              </w:rPr>
              <w:t xml:space="preserve">A. S. </w:t>
            </w:r>
            <w:proofErr w:type="spellStart"/>
            <w:r w:rsidRPr="009B374A">
              <w:rPr>
                <w:sz w:val="22"/>
                <w:szCs w:val="22"/>
              </w:rPr>
              <w:t>Twnenbaum</w:t>
            </w:r>
            <w:proofErr w:type="spellEnd"/>
            <w:r w:rsidRPr="009B374A">
              <w:rPr>
                <w:sz w:val="22"/>
                <w:szCs w:val="22"/>
              </w:rPr>
              <w:t>, Systemy operacyjne, Helion, Gliwice 2010</w:t>
            </w:r>
          </w:p>
          <w:p w14:paraId="0B93ADF2" w14:textId="57450D38" w:rsidR="00644746" w:rsidRPr="00644746" w:rsidRDefault="00644746" w:rsidP="00141013">
            <w:pPr>
              <w:numPr>
                <w:ilvl w:val="0"/>
                <w:numId w:val="5"/>
              </w:numPr>
              <w:ind w:left="360"/>
              <w:rPr>
                <w:sz w:val="22"/>
                <w:szCs w:val="22"/>
                <w:lang w:val="en-AU"/>
              </w:rPr>
            </w:pPr>
            <w:r w:rsidRPr="00644746">
              <w:rPr>
                <w:sz w:val="22"/>
                <w:szCs w:val="22"/>
                <w:lang w:val="en-AU"/>
              </w:rPr>
              <w:t xml:space="preserve">K. </w:t>
            </w:r>
            <w:proofErr w:type="spellStart"/>
            <w:r w:rsidRPr="00644746">
              <w:rPr>
                <w:sz w:val="22"/>
                <w:szCs w:val="22"/>
                <w:lang w:val="en-AU"/>
              </w:rPr>
              <w:t>Wołk</w:t>
            </w:r>
            <w:proofErr w:type="spellEnd"/>
            <w:r w:rsidRPr="00644746">
              <w:rPr>
                <w:sz w:val="22"/>
                <w:szCs w:val="22"/>
                <w:lang w:val="en-AU"/>
              </w:rPr>
              <w:t xml:space="preserve">, Biblia Windows </w:t>
            </w:r>
            <w:proofErr w:type="spellStart"/>
            <w:r w:rsidRPr="00644746">
              <w:rPr>
                <w:sz w:val="22"/>
                <w:szCs w:val="22"/>
                <w:lang w:val="en-AU"/>
              </w:rPr>
              <w:t>Serv</w:t>
            </w:r>
            <w:r>
              <w:rPr>
                <w:sz w:val="22"/>
                <w:szCs w:val="22"/>
                <w:lang w:val="en-AU"/>
              </w:rPr>
              <w:t>era</w:t>
            </w:r>
            <w:proofErr w:type="spellEnd"/>
            <w:r>
              <w:rPr>
                <w:sz w:val="22"/>
                <w:szCs w:val="22"/>
                <w:lang w:val="en-AU"/>
              </w:rPr>
              <w:t xml:space="preserve"> 2016. </w:t>
            </w:r>
            <w:proofErr w:type="spellStart"/>
            <w:r>
              <w:rPr>
                <w:sz w:val="22"/>
                <w:szCs w:val="22"/>
                <w:lang w:val="en-AU"/>
              </w:rPr>
              <w:t>Podręcznik</w:t>
            </w:r>
            <w:proofErr w:type="spellEnd"/>
            <w:r>
              <w:rPr>
                <w:sz w:val="22"/>
                <w:szCs w:val="22"/>
                <w:lang w:val="en-A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AU"/>
              </w:rPr>
              <w:t>Administratora</w:t>
            </w:r>
            <w:proofErr w:type="spellEnd"/>
            <w:r>
              <w:rPr>
                <w:sz w:val="22"/>
                <w:szCs w:val="22"/>
                <w:lang w:val="en-AU"/>
              </w:rPr>
              <w:t xml:space="preserve">, Wyd. </w:t>
            </w:r>
            <w:proofErr w:type="spellStart"/>
            <w:r>
              <w:rPr>
                <w:sz w:val="22"/>
                <w:szCs w:val="22"/>
                <w:lang w:val="en-AU"/>
              </w:rPr>
              <w:t>Psychoskok</w:t>
            </w:r>
            <w:proofErr w:type="spellEnd"/>
            <w:r>
              <w:rPr>
                <w:sz w:val="22"/>
                <w:szCs w:val="22"/>
                <w:lang w:val="en-AU"/>
              </w:rPr>
              <w:t>, 2016</w:t>
            </w:r>
          </w:p>
        </w:tc>
      </w:tr>
      <w:tr w:rsidR="00D2048D" w:rsidRPr="00E622B6" w14:paraId="0FD63AC7" w14:textId="77777777" w:rsidTr="00B147C0">
        <w:tc>
          <w:tcPr>
            <w:tcW w:w="9530" w:type="dxa"/>
            <w:shd w:val="clear" w:color="auto" w:fill="D9D9D9"/>
          </w:tcPr>
          <w:p w14:paraId="6F72528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E622B6" w14:paraId="6DC5E9DB" w14:textId="77777777" w:rsidTr="00B147C0">
        <w:tc>
          <w:tcPr>
            <w:tcW w:w="9530" w:type="dxa"/>
            <w:vAlign w:val="bottom"/>
          </w:tcPr>
          <w:p w14:paraId="6D5B973D" w14:textId="34E1DA7A" w:rsidR="003743A9" w:rsidRPr="001B0BB4" w:rsidRDefault="00C43EA2" w:rsidP="001B0BB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B374A">
              <w:rPr>
                <w:color w:val="000000"/>
                <w:sz w:val="22"/>
                <w:szCs w:val="22"/>
              </w:rPr>
              <w:t xml:space="preserve">W. </w:t>
            </w:r>
            <w:proofErr w:type="spellStart"/>
            <w:r w:rsidRPr="009B374A">
              <w:rPr>
                <w:color w:val="000000"/>
                <w:sz w:val="22"/>
                <w:szCs w:val="22"/>
              </w:rPr>
              <w:t>Stallings</w:t>
            </w:r>
            <w:proofErr w:type="spellEnd"/>
            <w:r w:rsidRPr="009B374A">
              <w:rPr>
                <w:color w:val="000000"/>
                <w:sz w:val="22"/>
                <w:szCs w:val="22"/>
              </w:rPr>
              <w:t>, Systemy operacyjne, Struktura i zasady budowy, PWN, Warszawa 2006</w:t>
            </w:r>
          </w:p>
        </w:tc>
      </w:tr>
    </w:tbl>
    <w:p w14:paraId="5CA96992" w14:textId="77777777" w:rsidR="00D2048D" w:rsidRPr="00E622B6" w:rsidRDefault="00D2048D">
      <w:pPr>
        <w:rPr>
          <w:sz w:val="22"/>
          <w:szCs w:val="22"/>
        </w:rPr>
      </w:pPr>
    </w:p>
    <w:p w14:paraId="6C0EF827" w14:textId="0671C3ED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819"/>
      </w:tblGrid>
      <w:tr w:rsidR="00D2048D" w:rsidRPr="00E622B6" w14:paraId="3C4DD5F6" w14:textId="77777777" w:rsidTr="00B147C0">
        <w:tc>
          <w:tcPr>
            <w:tcW w:w="4820" w:type="dxa"/>
            <w:shd w:val="clear" w:color="auto" w:fill="D9D9D9"/>
          </w:tcPr>
          <w:p w14:paraId="1552F35F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819" w:type="dxa"/>
            <w:shd w:val="clear" w:color="auto" w:fill="D9D9D9"/>
          </w:tcPr>
          <w:p w14:paraId="2A4F3916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59D78C94" w14:textId="77777777" w:rsidTr="00B147C0">
        <w:tc>
          <w:tcPr>
            <w:tcW w:w="4820" w:type="dxa"/>
            <w:shd w:val="clear" w:color="auto" w:fill="D9D9D9"/>
          </w:tcPr>
          <w:p w14:paraId="11161776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819" w:type="dxa"/>
          </w:tcPr>
          <w:p w14:paraId="178EBC39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623F07" w:rsidRPr="00E622B6" w14:paraId="7D9EAD01" w14:textId="77777777" w:rsidTr="00B147C0">
        <w:tc>
          <w:tcPr>
            <w:tcW w:w="4820" w:type="dxa"/>
          </w:tcPr>
          <w:p w14:paraId="3D38FA9C" w14:textId="5EDBF5E5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A70E5C">
              <w:rPr>
                <w:sz w:val="22"/>
                <w:szCs w:val="22"/>
              </w:rPr>
              <w:t xml:space="preserve">dr inż. </w:t>
            </w:r>
            <w:r>
              <w:rPr>
                <w:sz w:val="22"/>
                <w:szCs w:val="22"/>
              </w:rPr>
              <w:t>Adam Muc</w:t>
            </w:r>
          </w:p>
        </w:tc>
        <w:tc>
          <w:tcPr>
            <w:tcW w:w="4819" w:type="dxa"/>
          </w:tcPr>
          <w:p w14:paraId="4DF2FB47" w14:textId="37752EA7" w:rsidR="00623F07" w:rsidRPr="00122152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A70E5C">
              <w:rPr>
                <w:sz w:val="22"/>
                <w:szCs w:val="22"/>
              </w:rPr>
              <w:t>KAO</w:t>
            </w:r>
          </w:p>
        </w:tc>
      </w:tr>
      <w:tr w:rsidR="00623F07" w:rsidRPr="00E622B6" w14:paraId="332B9BA6" w14:textId="77777777" w:rsidTr="00B147C0">
        <w:tc>
          <w:tcPr>
            <w:tcW w:w="4820" w:type="dxa"/>
            <w:shd w:val="clear" w:color="auto" w:fill="D9D9D9"/>
          </w:tcPr>
          <w:p w14:paraId="4B5FF3E0" w14:textId="77777777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819" w:type="dxa"/>
          </w:tcPr>
          <w:p w14:paraId="3B1BC399" w14:textId="77777777" w:rsidR="00623F07" w:rsidRPr="00111E29" w:rsidRDefault="00623F07" w:rsidP="00623F07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623F07" w:rsidRPr="00E622B6" w14:paraId="12C81C36" w14:textId="77777777" w:rsidTr="00B147C0">
        <w:tc>
          <w:tcPr>
            <w:tcW w:w="4820" w:type="dxa"/>
            <w:vAlign w:val="center"/>
          </w:tcPr>
          <w:p w14:paraId="2AFF0BB1" w14:textId="4A0DFE9E" w:rsidR="00623F07" w:rsidRDefault="00623F07" w:rsidP="00623F07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15705DB8" w14:textId="428D8401" w:rsidR="00623F07" w:rsidRPr="006E7178" w:rsidRDefault="00623F07" w:rsidP="00623F07">
            <w:pPr>
              <w:rPr>
                <w:sz w:val="22"/>
                <w:szCs w:val="22"/>
              </w:rPr>
            </w:pPr>
          </w:p>
        </w:tc>
      </w:tr>
    </w:tbl>
    <w:p w14:paraId="14E97CED" w14:textId="77777777" w:rsidR="004B6BEE" w:rsidRPr="00741253" w:rsidRDefault="004B6BEE" w:rsidP="004B6BE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2" w:name="_Hlk133349279"/>
    </w:p>
    <w:p w14:paraId="5C6A4718" w14:textId="77777777" w:rsidR="004B6BEE" w:rsidRPr="00CA6909" w:rsidRDefault="004B6BEE" w:rsidP="004B6BE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2"/>
    </w:p>
    <w:p w14:paraId="09449F96" w14:textId="77777777" w:rsidR="00D2048D" w:rsidRPr="00FF6E21" w:rsidRDefault="00D2048D" w:rsidP="004B6BEE">
      <w:pPr>
        <w:pStyle w:val="Tekstpodstawowy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9FFA" w14:textId="77777777" w:rsidR="00E27A0B" w:rsidRDefault="00E27A0B" w:rsidP="008E57DC">
      <w:r>
        <w:separator/>
      </w:r>
    </w:p>
  </w:endnote>
  <w:endnote w:type="continuationSeparator" w:id="0">
    <w:p w14:paraId="172B89AC" w14:textId="77777777" w:rsidR="00E27A0B" w:rsidRDefault="00E27A0B" w:rsidP="008E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F203" w14:textId="77777777" w:rsidR="00E27A0B" w:rsidRDefault="00E27A0B" w:rsidP="008E57DC">
      <w:r>
        <w:separator/>
      </w:r>
    </w:p>
  </w:footnote>
  <w:footnote w:type="continuationSeparator" w:id="0">
    <w:p w14:paraId="2D26AD46" w14:textId="77777777" w:rsidR="00E27A0B" w:rsidRDefault="00E27A0B" w:rsidP="008E5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C4D84"/>
    <w:multiLevelType w:val="hybridMultilevel"/>
    <w:tmpl w:val="E680454E"/>
    <w:lvl w:ilvl="0" w:tplc="0415000F">
      <w:start w:val="1"/>
      <w:numFmt w:val="decimal"/>
      <w:lvlText w:val="%1."/>
      <w:lvlJc w:val="left"/>
      <w:pPr>
        <w:ind w:left="-1385" w:hanging="360"/>
      </w:pPr>
    </w:lvl>
    <w:lvl w:ilvl="1" w:tplc="04150019" w:tentative="1">
      <w:start w:val="1"/>
      <w:numFmt w:val="lowerLetter"/>
      <w:lvlText w:val="%2."/>
      <w:lvlJc w:val="left"/>
      <w:pPr>
        <w:ind w:left="-665" w:hanging="360"/>
      </w:pPr>
    </w:lvl>
    <w:lvl w:ilvl="2" w:tplc="0415001B" w:tentative="1">
      <w:start w:val="1"/>
      <w:numFmt w:val="lowerRoman"/>
      <w:lvlText w:val="%3."/>
      <w:lvlJc w:val="right"/>
      <w:pPr>
        <w:ind w:left="55" w:hanging="180"/>
      </w:pPr>
    </w:lvl>
    <w:lvl w:ilvl="3" w:tplc="0415000F" w:tentative="1">
      <w:start w:val="1"/>
      <w:numFmt w:val="decimal"/>
      <w:lvlText w:val="%4."/>
      <w:lvlJc w:val="left"/>
      <w:pPr>
        <w:ind w:left="775" w:hanging="360"/>
      </w:pPr>
    </w:lvl>
    <w:lvl w:ilvl="4" w:tplc="04150019" w:tentative="1">
      <w:start w:val="1"/>
      <w:numFmt w:val="lowerLetter"/>
      <w:lvlText w:val="%5."/>
      <w:lvlJc w:val="left"/>
      <w:pPr>
        <w:ind w:left="1495" w:hanging="360"/>
      </w:pPr>
    </w:lvl>
    <w:lvl w:ilvl="5" w:tplc="0415001B" w:tentative="1">
      <w:start w:val="1"/>
      <w:numFmt w:val="lowerRoman"/>
      <w:lvlText w:val="%6."/>
      <w:lvlJc w:val="right"/>
      <w:pPr>
        <w:ind w:left="2215" w:hanging="180"/>
      </w:pPr>
    </w:lvl>
    <w:lvl w:ilvl="6" w:tplc="0415000F" w:tentative="1">
      <w:start w:val="1"/>
      <w:numFmt w:val="decimal"/>
      <w:lvlText w:val="%7."/>
      <w:lvlJc w:val="left"/>
      <w:pPr>
        <w:ind w:left="2935" w:hanging="360"/>
      </w:pPr>
    </w:lvl>
    <w:lvl w:ilvl="7" w:tplc="04150019" w:tentative="1">
      <w:start w:val="1"/>
      <w:numFmt w:val="lowerLetter"/>
      <w:lvlText w:val="%8."/>
      <w:lvlJc w:val="left"/>
      <w:pPr>
        <w:ind w:left="3655" w:hanging="360"/>
      </w:pPr>
    </w:lvl>
    <w:lvl w:ilvl="8" w:tplc="0415001B" w:tentative="1">
      <w:start w:val="1"/>
      <w:numFmt w:val="lowerRoman"/>
      <w:lvlText w:val="%9."/>
      <w:lvlJc w:val="right"/>
      <w:pPr>
        <w:ind w:left="4375" w:hanging="180"/>
      </w:pPr>
    </w:lvl>
  </w:abstractNum>
  <w:abstractNum w:abstractNumId="5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38306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6125263">
    <w:abstractNumId w:val="2"/>
  </w:num>
  <w:num w:numId="3" w16cid:durableId="959996291">
    <w:abstractNumId w:val="6"/>
  </w:num>
  <w:num w:numId="4" w16cid:durableId="819809416">
    <w:abstractNumId w:val="1"/>
  </w:num>
  <w:num w:numId="5" w16cid:durableId="211042379">
    <w:abstractNumId w:val="3"/>
  </w:num>
  <w:num w:numId="6" w16cid:durableId="662198437">
    <w:abstractNumId w:val="8"/>
  </w:num>
  <w:num w:numId="7" w16cid:durableId="1235579189">
    <w:abstractNumId w:val="7"/>
  </w:num>
  <w:num w:numId="8" w16cid:durableId="1270623447">
    <w:abstractNumId w:val="0"/>
  </w:num>
  <w:num w:numId="9" w16cid:durableId="2114812582">
    <w:abstractNumId w:val="5"/>
  </w:num>
  <w:num w:numId="10" w16cid:durableId="1999142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26DDE"/>
    <w:rsid w:val="000413B8"/>
    <w:rsid w:val="00042771"/>
    <w:rsid w:val="000967DB"/>
    <w:rsid w:val="000A4C7B"/>
    <w:rsid w:val="000A7690"/>
    <w:rsid w:val="000B37C8"/>
    <w:rsid w:val="000D040F"/>
    <w:rsid w:val="000F6E31"/>
    <w:rsid w:val="00111E29"/>
    <w:rsid w:val="00117783"/>
    <w:rsid w:val="00120E0A"/>
    <w:rsid w:val="00122152"/>
    <w:rsid w:val="0012283E"/>
    <w:rsid w:val="00130544"/>
    <w:rsid w:val="00135D01"/>
    <w:rsid w:val="00136DFA"/>
    <w:rsid w:val="00141013"/>
    <w:rsid w:val="00142683"/>
    <w:rsid w:val="00166C38"/>
    <w:rsid w:val="00167ED0"/>
    <w:rsid w:val="0017162B"/>
    <w:rsid w:val="001765B2"/>
    <w:rsid w:val="00186C16"/>
    <w:rsid w:val="001935CC"/>
    <w:rsid w:val="001A1B54"/>
    <w:rsid w:val="001B0BB4"/>
    <w:rsid w:val="001B2A44"/>
    <w:rsid w:val="001C2CE7"/>
    <w:rsid w:val="001C5483"/>
    <w:rsid w:val="001D4ED7"/>
    <w:rsid w:val="001E171D"/>
    <w:rsid w:val="001E4F23"/>
    <w:rsid w:val="00220B29"/>
    <w:rsid w:val="00226713"/>
    <w:rsid w:val="00230A42"/>
    <w:rsid w:val="00237C22"/>
    <w:rsid w:val="00240788"/>
    <w:rsid w:val="002509AA"/>
    <w:rsid w:val="002622AF"/>
    <w:rsid w:val="002809AD"/>
    <w:rsid w:val="00281A21"/>
    <w:rsid w:val="00287134"/>
    <w:rsid w:val="002B4591"/>
    <w:rsid w:val="002D669F"/>
    <w:rsid w:val="002E0ACF"/>
    <w:rsid w:val="002E5666"/>
    <w:rsid w:val="0031024B"/>
    <w:rsid w:val="003110FF"/>
    <w:rsid w:val="00325273"/>
    <w:rsid w:val="003374FC"/>
    <w:rsid w:val="00350F04"/>
    <w:rsid w:val="00357C51"/>
    <w:rsid w:val="003636E3"/>
    <w:rsid w:val="003743A9"/>
    <w:rsid w:val="00382901"/>
    <w:rsid w:val="003A70F3"/>
    <w:rsid w:val="003D45DB"/>
    <w:rsid w:val="003E64A0"/>
    <w:rsid w:val="003F399D"/>
    <w:rsid w:val="0040244B"/>
    <w:rsid w:val="00407CF3"/>
    <w:rsid w:val="0041781C"/>
    <w:rsid w:val="00420F8E"/>
    <w:rsid w:val="0042318E"/>
    <w:rsid w:val="00443DC5"/>
    <w:rsid w:val="004570B6"/>
    <w:rsid w:val="00460673"/>
    <w:rsid w:val="004757CF"/>
    <w:rsid w:val="0049089E"/>
    <w:rsid w:val="00491A6B"/>
    <w:rsid w:val="0049403E"/>
    <w:rsid w:val="00496A37"/>
    <w:rsid w:val="004B6BEE"/>
    <w:rsid w:val="004C6A84"/>
    <w:rsid w:val="004D35F2"/>
    <w:rsid w:val="004F3A68"/>
    <w:rsid w:val="00504B0E"/>
    <w:rsid w:val="00510721"/>
    <w:rsid w:val="0052709C"/>
    <w:rsid w:val="0053533B"/>
    <w:rsid w:val="00540C11"/>
    <w:rsid w:val="00576A06"/>
    <w:rsid w:val="00576E25"/>
    <w:rsid w:val="00580C46"/>
    <w:rsid w:val="00593FC0"/>
    <w:rsid w:val="005B13DF"/>
    <w:rsid w:val="005C6661"/>
    <w:rsid w:val="005C6BCC"/>
    <w:rsid w:val="005C7E2B"/>
    <w:rsid w:val="005D21A1"/>
    <w:rsid w:val="005D3D88"/>
    <w:rsid w:val="005D689C"/>
    <w:rsid w:val="005D6F81"/>
    <w:rsid w:val="005E2CAE"/>
    <w:rsid w:val="00600D79"/>
    <w:rsid w:val="0061244C"/>
    <w:rsid w:val="00623F07"/>
    <w:rsid w:val="00640BAE"/>
    <w:rsid w:val="00643161"/>
    <w:rsid w:val="00644746"/>
    <w:rsid w:val="00670B7D"/>
    <w:rsid w:val="00677037"/>
    <w:rsid w:val="00683925"/>
    <w:rsid w:val="006A4343"/>
    <w:rsid w:val="006A54C5"/>
    <w:rsid w:val="006B52F3"/>
    <w:rsid w:val="006D08C7"/>
    <w:rsid w:val="006D2967"/>
    <w:rsid w:val="006E4B12"/>
    <w:rsid w:val="006F64B7"/>
    <w:rsid w:val="00701D44"/>
    <w:rsid w:val="00713547"/>
    <w:rsid w:val="00716642"/>
    <w:rsid w:val="00720828"/>
    <w:rsid w:val="00731F81"/>
    <w:rsid w:val="00740542"/>
    <w:rsid w:val="0074078F"/>
    <w:rsid w:val="00784694"/>
    <w:rsid w:val="00792637"/>
    <w:rsid w:val="007B57B6"/>
    <w:rsid w:val="007C5586"/>
    <w:rsid w:val="007D2C02"/>
    <w:rsid w:val="007E17ED"/>
    <w:rsid w:val="007F0626"/>
    <w:rsid w:val="008022FE"/>
    <w:rsid w:val="008224E8"/>
    <w:rsid w:val="00823A3A"/>
    <w:rsid w:val="00831943"/>
    <w:rsid w:val="00837144"/>
    <w:rsid w:val="00852F90"/>
    <w:rsid w:val="0086145B"/>
    <w:rsid w:val="0086283B"/>
    <w:rsid w:val="00870B9A"/>
    <w:rsid w:val="00871F6F"/>
    <w:rsid w:val="00874320"/>
    <w:rsid w:val="008A2453"/>
    <w:rsid w:val="008A3D3B"/>
    <w:rsid w:val="008A4E3E"/>
    <w:rsid w:val="008A591B"/>
    <w:rsid w:val="008B2B51"/>
    <w:rsid w:val="008C1102"/>
    <w:rsid w:val="008C1495"/>
    <w:rsid w:val="008C410D"/>
    <w:rsid w:val="008C5B66"/>
    <w:rsid w:val="008C5DBE"/>
    <w:rsid w:val="008C69CD"/>
    <w:rsid w:val="008D12AD"/>
    <w:rsid w:val="008E235C"/>
    <w:rsid w:val="008E57DC"/>
    <w:rsid w:val="008F71CE"/>
    <w:rsid w:val="0091025C"/>
    <w:rsid w:val="00910A28"/>
    <w:rsid w:val="00910DB3"/>
    <w:rsid w:val="00917905"/>
    <w:rsid w:val="00932FEF"/>
    <w:rsid w:val="009333DE"/>
    <w:rsid w:val="00935F1E"/>
    <w:rsid w:val="0095604D"/>
    <w:rsid w:val="00966667"/>
    <w:rsid w:val="0097342B"/>
    <w:rsid w:val="009750F8"/>
    <w:rsid w:val="00984C39"/>
    <w:rsid w:val="009A06D8"/>
    <w:rsid w:val="009B617A"/>
    <w:rsid w:val="009C2112"/>
    <w:rsid w:val="009C4C17"/>
    <w:rsid w:val="009D0369"/>
    <w:rsid w:val="009D399E"/>
    <w:rsid w:val="009E1AEF"/>
    <w:rsid w:val="009E75BC"/>
    <w:rsid w:val="009F4A6D"/>
    <w:rsid w:val="009F6B55"/>
    <w:rsid w:val="00A1596B"/>
    <w:rsid w:val="00A25EE3"/>
    <w:rsid w:val="00A266E5"/>
    <w:rsid w:val="00A358C1"/>
    <w:rsid w:val="00A363B6"/>
    <w:rsid w:val="00A60D40"/>
    <w:rsid w:val="00A640E9"/>
    <w:rsid w:val="00A72F10"/>
    <w:rsid w:val="00A7380E"/>
    <w:rsid w:val="00A81B26"/>
    <w:rsid w:val="00A849BD"/>
    <w:rsid w:val="00A90968"/>
    <w:rsid w:val="00A968C5"/>
    <w:rsid w:val="00A97E39"/>
    <w:rsid w:val="00AA406F"/>
    <w:rsid w:val="00AA502E"/>
    <w:rsid w:val="00AA5CBD"/>
    <w:rsid w:val="00AA6E83"/>
    <w:rsid w:val="00AA7E1E"/>
    <w:rsid w:val="00AB2F52"/>
    <w:rsid w:val="00AD14F5"/>
    <w:rsid w:val="00AD2842"/>
    <w:rsid w:val="00AD5220"/>
    <w:rsid w:val="00AD6258"/>
    <w:rsid w:val="00B1011A"/>
    <w:rsid w:val="00B147C0"/>
    <w:rsid w:val="00B34E90"/>
    <w:rsid w:val="00B36882"/>
    <w:rsid w:val="00B4016E"/>
    <w:rsid w:val="00B54465"/>
    <w:rsid w:val="00B67DBD"/>
    <w:rsid w:val="00B908AE"/>
    <w:rsid w:val="00B9094C"/>
    <w:rsid w:val="00B94269"/>
    <w:rsid w:val="00BA5448"/>
    <w:rsid w:val="00BC2EA7"/>
    <w:rsid w:val="00BE7114"/>
    <w:rsid w:val="00BF6436"/>
    <w:rsid w:val="00C00FED"/>
    <w:rsid w:val="00C17662"/>
    <w:rsid w:val="00C24F92"/>
    <w:rsid w:val="00C333A2"/>
    <w:rsid w:val="00C42C73"/>
    <w:rsid w:val="00C43EA2"/>
    <w:rsid w:val="00C5057B"/>
    <w:rsid w:val="00C50B07"/>
    <w:rsid w:val="00C66B34"/>
    <w:rsid w:val="00C70778"/>
    <w:rsid w:val="00C86066"/>
    <w:rsid w:val="00CA0835"/>
    <w:rsid w:val="00CB1D62"/>
    <w:rsid w:val="00CC392A"/>
    <w:rsid w:val="00CC7100"/>
    <w:rsid w:val="00CD0F91"/>
    <w:rsid w:val="00CD1445"/>
    <w:rsid w:val="00CE0B5B"/>
    <w:rsid w:val="00D01B77"/>
    <w:rsid w:val="00D0436A"/>
    <w:rsid w:val="00D10604"/>
    <w:rsid w:val="00D2048D"/>
    <w:rsid w:val="00D3441D"/>
    <w:rsid w:val="00D41D24"/>
    <w:rsid w:val="00D50354"/>
    <w:rsid w:val="00D50537"/>
    <w:rsid w:val="00D775DA"/>
    <w:rsid w:val="00D81CFF"/>
    <w:rsid w:val="00D83D9B"/>
    <w:rsid w:val="00D94EA9"/>
    <w:rsid w:val="00DA6A4D"/>
    <w:rsid w:val="00DA6B7F"/>
    <w:rsid w:val="00DB292D"/>
    <w:rsid w:val="00DC3D1C"/>
    <w:rsid w:val="00DD0E9F"/>
    <w:rsid w:val="00DD253C"/>
    <w:rsid w:val="00DD7BF0"/>
    <w:rsid w:val="00DE5B75"/>
    <w:rsid w:val="00E049C3"/>
    <w:rsid w:val="00E151CA"/>
    <w:rsid w:val="00E164F9"/>
    <w:rsid w:val="00E24985"/>
    <w:rsid w:val="00E27A0B"/>
    <w:rsid w:val="00E374AC"/>
    <w:rsid w:val="00E53EA4"/>
    <w:rsid w:val="00E53F8B"/>
    <w:rsid w:val="00E575BB"/>
    <w:rsid w:val="00E622B6"/>
    <w:rsid w:val="00E710E0"/>
    <w:rsid w:val="00E72B80"/>
    <w:rsid w:val="00E85AE7"/>
    <w:rsid w:val="00E870B8"/>
    <w:rsid w:val="00EA79E1"/>
    <w:rsid w:val="00EC2A40"/>
    <w:rsid w:val="00ED030B"/>
    <w:rsid w:val="00ED0FAD"/>
    <w:rsid w:val="00ED2978"/>
    <w:rsid w:val="00EE1885"/>
    <w:rsid w:val="00EE27FB"/>
    <w:rsid w:val="00EE2A35"/>
    <w:rsid w:val="00F03252"/>
    <w:rsid w:val="00F03CB6"/>
    <w:rsid w:val="00F06B3E"/>
    <w:rsid w:val="00F363A5"/>
    <w:rsid w:val="00F40969"/>
    <w:rsid w:val="00F42B2A"/>
    <w:rsid w:val="00F4356E"/>
    <w:rsid w:val="00F46369"/>
    <w:rsid w:val="00F92E11"/>
    <w:rsid w:val="00F933ED"/>
    <w:rsid w:val="00F93705"/>
    <w:rsid w:val="00FA1BFF"/>
    <w:rsid w:val="00FB4F14"/>
    <w:rsid w:val="00FC2CC7"/>
    <w:rsid w:val="00FD01A9"/>
    <w:rsid w:val="00FD105A"/>
    <w:rsid w:val="00FF11CC"/>
    <w:rsid w:val="00FF5262"/>
    <w:rsid w:val="00FF5E5A"/>
    <w:rsid w:val="00FF6E21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EC66A"/>
  <w15:docId w15:val="{7112C823-DFBE-4E06-B709-B915A314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8E57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E57DC"/>
    <w:rPr>
      <w:rFonts w:ascii="Times New Roman" w:hAnsi="Times New Roman"/>
    </w:rPr>
  </w:style>
  <w:style w:type="character" w:styleId="Odwoanieprzypisukocowego">
    <w:name w:val="endnote reference"/>
    <w:basedOn w:val="Domylnaczcionkaakapitu"/>
    <w:semiHidden/>
    <w:unhideWhenUsed/>
    <w:rsid w:val="008E57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131</TotalTime>
  <Pages>3</Pages>
  <Words>845</Words>
  <Characters>5480</Characters>
  <Application>Microsoft Office Word</Application>
  <DocSecurity>0</DocSecurity>
  <Lines>498</Lines>
  <Paragraphs>287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6038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Adam Muc</cp:lastModifiedBy>
  <cp:revision>131</cp:revision>
  <dcterms:created xsi:type="dcterms:W3CDTF">2018-06-18T17:41:00Z</dcterms:created>
  <dcterms:modified xsi:type="dcterms:W3CDTF">2023-04-27T12:32:00Z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4a4c1a6ab6950da4408d4a81ed856c79cf4c3ee436fe2ad4b6c07b27ef69af8b</vt:lpwstr>
  </property>
</Properties>
</file>